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การขออนุญาตขายเครื่องมือแพทย์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81143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สำนักงานสาธารณสุขจังหวัดแพร่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C06D7E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การขออนุญาตขายเครื่องมือแพทย์</w:t>
      </w:r>
    </w:p>
    <w:p w:rsidR="003C308D" w:rsidRPr="00394708" w:rsidRDefault="003C308D" w:rsidP="003C308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>2.</w:t>
      </w:r>
      <w:r w:rsidR="003A29C8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 </w:t>
      </w:r>
      <w:r w:rsidR="00600A25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81143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สำนักงานสาธารณสุขจังหวัดแพร่</w:t>
      </w:r>
    </w:p>
    <w:p w:rsidR="00132E1B" w:rsidRPr="003A29C8" w:rsidRDefault="003A29C8" w:rsidP="003A29C8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3.  </w:t>
      </w:r>
      <w:r w:rsidR="00132E1B"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3A29C8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132E1B"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3A29C8" w:rsidRDefault="003A29C8" w:rsidP="003A29C8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4.  </w:t>
      </w:r>
      <w:r w:rsidR="00132E1B"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3A29C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3A29C8">
        <w:rPr>
          <w:rFonts w:asciiTheme="minorBidi" w:hAnsiTheme="minorBidi"/>
          <w:noProof/>
          <w:sz w:val="32"/>
          <w:szCs w:val="32"/>
        </w:rPr>
        <w:t>/</w:t>
      </w:r>
      <w:r w:rsidR="00C81DB8" w:rsidRPr="003A29C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3A29C8">
        <w:rPr>
          <w:rFonts w:asciiTheme="minorBidi" w:hAnsiTheme="minorBidi"/>
          <w:noProof/>
          <w:sz w:val="32"/>
          <w:szCs w:val="32"/>
        </w:rPr>
        <w:t>/</w:t>
      </w:r>
      <w:r w:rsidR="00C81DB8" w:rsidRPr="003A29C8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="00132E1B"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3A29C8" w:rsidRDefault="003A29C8" w:rsidP="003A29C8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5.  </w:t>
      </w:r>
      <w:r w:rsidR="00C77AEA" w:rsidRPr="003A29C8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3A29C8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:rsidTr="003C47B1">
        <w:tc>
          <w:tcPr>
            <w:tcW w:w="675" w:type="dxa"/>
          </w:tcPr>
          <w:p w:rsidR="00394708" w:rsidRPr="0087182F" w:rsidRDefault="00394708" w:rsidP="003C47B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9A3DC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เครื่องมือแพทย์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.2551</w:t>
            </w:r>
          </w:p>
        </w:tc>
      </w:tr>
      <w:tr w:rsidR="0087182F" w:rsidRPr="0087182F" w:rsidTr="003C47B1">
        <w:tc>
          <w:tcPr>
            <w:tcW w:w="675" w:type="dxa"/>
          </w:tcPr>
          <w:p w:rsidR="00394708" w:rsidRPr="0087182F" w:rsidRDefault="00394708" w:rsidP="003C47B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9A3DC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กฎกระทรวงกำหนดค่าธรรมเนียมเกี่ยวกับเครื่องมือแพทย์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๒๕๕๒</w:t>
            </w:r>
          </w:p>
        </w:tc>
      </w:tr>
      <w:tr w:rsidR="0087182F" w:rsidRPr="0087182F" w:rsidTr="003C47B1">
        <w:tc>
          <w:tcPr>
            <w:tcW w:w="675" w:type="dxa"/>
          </w:tcPr>
          <w:p w:rsidR="00394708" w:rsidRPr="0087182F" w:rsidRDefault="00394708" w:rsidP="003C47B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9A3DC7" w:rsidP="009A3DC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 การขออนุญาตและการออกใบอนุญาตขายเครื่องมือแพทย์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๒๕๕๕</w:t>
            </w:r>
          </w:p>
        </w:tc>
      </w:tr>
      <w:tr w:rsidR="0087182F" w:rsidRPr="0087182F" w:rsidTr="003C47B1">
        <w:tc>
          <w:tcPr>
            <w:tcW w:w="675" w:type="dxa"/>
          </w:tcPr>
          <w:p w:rsidR="00394708" w:rsidRPr="0087182F" w:rsidRDefault="00394708" w:rsidP="003C47B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9A3DC7" w:rsidP="009A3DC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ประกาศกระทรวงสาธารณสุข เรื่อง ถุงบรรจุโลหิต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๒๕๕๖</w:t>
            </w:r>
          </w:p>
        </w:tc>
      </w:tr>
      <w:tr w:rsidR="0087182F" w:rsidRPr="0087182F" w:rsidTr="003C47B1">
        <w:tc>
          <w:tcPr>
            <w:tcW w:w="675" w:type="dxa"/>
          </w:tcPr>
          <w:p w:rsidR="00394708" w:rsidRPr="0087182F" w:rsidRDefault="00394708" w:rsidP="003C47B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9A3DC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ประกาศกระทรวงสาธารณสุข เรื่อง ชุดตรวจที่เกี่ยวข้องกับการติดเชื้อเอชไอวี</w:t>
            </w:r>
          </w:p>
        </w:tc>
      </w:tr>
      <w:tr w:rsidR="0087182F" w:rsidRPr="0087182F" w:rsidTr="003C47B1">
        <w:tc>
          <w:tcPr>
            <w:tcW w:w="675" w:type="dxa"/>
          </w:tcPr>
          <w:p w:rsidR="00394708" w:rsidRPr="0087182F" w:rsidRDefault="00394708" w:rsidP="003C47B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9A3DC7" w:rsidP="009A3DC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ประกาศกระทรวงสาธารณสุข เรื่อง ผลิตภัณฑ์ที่มีสมบัติหนืดสำหรับใช้ในกระบวนการผ่าตัดตา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๒๕๕๗</w:t>
            </w:r>
          </w:p>
        </w:tc>
      </w:tr>
      <w:tr w:rsidR="0087182F" w:rsidRPr="0087182F" w:rsidTr="003C47B1">
        <w:tc>
          <w:tcPr>
            <w:tcW w:w="675" w:type="dxa"/>
          </w:tcPr>
          <w:p w:rsidR="00394708" w:rsidRPr="0087182F" w:rsidRDefault="00394708" w:rsidP="003C47B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093697" w:rsidP="00093697">
            <w:pPr>
              <w:rPr>
                <w:rFonts w:asciiTheme="minorBidi" w:hAnsiTheme="minorBidi"/>
                <w:iCs/>
                <w:sz w:val="32"/>
                <w:szCs w:val="32"/>
                <w:lang w:bidi="th-TH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ประกาศ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กระทรวงสาธารณสุข </w:t>
            </w:r>
            <w:r w:rsidRPr="006620E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เรื่อง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กำหนดป้ายแสดงสถานที่ผลิต สถานที่นำเข้า สถานที่ขายหรือสถานที่เก็บรักษาเครื่องมือแพทย์</w:t>
            </w:r>
          </w:p>
        </w:tc>
      </w:tr>
      <w:tr w:rsidR="006620EF" w:rsidRPr="0087182F" w:rsidTr="003C47B1">
        <w:tc>
          <w:tcPr>
            <w:tcW w:w="675" w:type="dxa"/>
          </w:tcPr>
          <w:p w:rsidR="006620EF" w:rsidRPr="0087182F" w:rsidRDefault="006620EF" w:rsidP="003C47B1">
            <w:pPr>
              <w:jc w:val="center"/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39" w:type="dxa"/>
          </w:tcPr>
          <w:p w:rsidR="006620EF" w:rsidRPr="006620EF" w:rsidRDefault="00381B73" w:rsidP="00093697">
            <w:pP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ประกาศ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กระทรวงสาธารณสุข </w:t>
            </w:r>
            <w:r w:rsidRPr="006620E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เรื่อง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ระบุโรคที่ต้องห้ามสำหรับผู้ขอจดทะเบียนสถานประกอบการ และผู้ขออนุญาตขายเครื่องมือแพทย์</w:t>
            </w:r>
          </w:p>
        </w:tc>
      </w:tr>
      <w:tr w:rsidR="00381B73" w:rsidRPr="0087182F" w:rsidTr="003C47B1">
        <w:tc>
          <w:tcPr>
            <w:tcW w:w="675" w:type="dxa"/>
          </w:tcPr>
          <w:p w:rsidR="00381B73" w:rsidRDefault="00381B73" w:rsidP="003C47B1">
            <w:pPr>
              <w:jc w:val="center"/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39" w:type="dxa"/>
          </w:tcPr>
          <w:p w:rsidR="00381B73" w:rsidRPr="0087182F" w:rsidRDefault="00381B73" w:rsidP="00093697">
            <w:pP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ประกาศสำนักงานคณะกรรมการอาหารและยา เรื่อง กำหนดแบบตามกฎกระทรวงการขออนุญาตและการออกใบอนุญาตขายเครื่องมือแพทย์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๒๕๕๕</w:t>
            </w:r>
          </w:p>
        </w:tc>
      </w:tr>
    </w:tbl>
    <w:p w:rsidR="003F4A0D" w:rsidRPr="003A29C8" w:rsidRDefault="003A29C8" w:rsidP="003A29C8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6.  </w:t>
      </w:r>
      <w:r w:rsidR="003F4A0D"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3A29C8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3A29C8">
        <w:rPr>
          <w:rFonts w:asciiTheme="minorBidi" w:hAnsiTheme="minorBidi"/>
          <w:noProof/>
          <w:sz w:val="32"/>
          <w:szCs w:val="32"/>
        </w:rPr>
        <w:t>/</w:t>
      </w:r>
      <w:r w:rsidR="00C81DB8" w:rsidRPr="003A29C8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3A29C8" w:rsidRDefault="003A29C8" w:rsidP="003A29C8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7.  </w:t>
      </w:r>
      <w:r w:rsidR="003F4A0D" w:rsidRPr="003A29C8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3A29C8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3C308D" w:rsidRPr="003A29C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7D25E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ส่วนกลาง,</w:t>
      </w:r>
      <w:r w:rsidR="00C81DB8" w:rsidRPr="003A29C8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3A29C8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3A29C8" w:rsidRDefault="003A29C8" w:rsidP="003A29C8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8.  </w:t>
      </w:r>
      <w:r w:rsidR="00075E4A" w:rsidRPr="003A29C8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3A29C8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 เรื่อง กำหนด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A29C8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ระยะเวลาการปฏิบัติราชการเพื่อบริการประชาชนพ</w:t>
      </w:r>
      <w:r w:rsidR="00C81DB8" w:rsidRPr="003A29C8">
        <w:rPr>
          <w:rFonts w:asciiTheme="minorBidi" w:hAnsiTheme="minorBidi"/>
          <w:noProof/>
          <w:sz w:val="32"/>
          <w:szCs w:val="32"/>
        </w:rPr>
        <w:t>.</w:t>
      </w:r>
      <w:r w:rsidR="00C81DB8" w:rsidRPr="003A29C8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3A29C8">
        <w:rPr>
          <w:rFonts w:asciiTheme="minorBidi" w:hAnsiTheme="minorBidi"/>
          <w:noProof/>
          <w:sz w:val="32"/>
          <w:szCs w:val="32"/>
        </w:rPr>
        <w:t>. 2557</w:t>
      </w:r>
      <w:r w:rsidR="00C77AEA" w:rsidRPr="003A29C8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15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:rsidR="00075E4A" w:rsidRPr="003A29C8" w:rsidRDefault="003A29C8" w:rsidP="003A29C8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9.  </w:t>
      </w:r>
      <w:r w:rsidR="00075E4A" w:rsidRPr="003A29C8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3C308D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3C308D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0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A9669D" w:rsidRPr="003A29C8" w:rsidRDefault="003A29C8" w:rsidP="003A29C8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10.  </w:t>
      </w:r>
      <w:r w:rsidR="00760D0B" w:rsidRPr="003A29C8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3A29C8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การขออนุญาตขายเครื่องมือแพทย์</w:t>
      </w:r>
    </w:p>
    <w:p w:rsidR="00760D0B" w:rsidRPr="00A9669D" w:rsidRDefault="00760D0B" w:rsidP="00A9669D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</w:p>
    <w:p w:rsidR="0081143D" w:rsidRDefault="003A29C8" w:rsidP="003A29C8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11.  </w:t>
      </w:r>
      <w:r w:rsidR="00C77AEA"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1143D" w:rsidRPr="000C2AAC" w:rsidTr="007C70D5">
        <w:tc>
          <w:tcPr>
            <w:tcW w:w="675" w:type="dxa"/>
          </w:tcPr>
          <w:p w:rsidR="0081143D" w:rsidRPr="000C2AAC" w:rsidRDefault="0081143D" w:rsidP="007C70D5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81143D" w:rsidRPr="00E540FF" w:rsidRDefault="0081143D" w:rsidP="007C70D5">
            <w:pPr>
              <w:rPr>
                <w:rFonts w:asciiTheme="minorBidi" w:hAnsiTheme="minorBidi"/>
                <w:iCs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E540FF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กลุ่มงานคุ้มครองผู้บริโภคและเภสัชสาธารณสุข สำนักงานสาธารณสุขจังหวัด</w:t>
            </w:r>
            <w:r w:rsidR="001D5D84">
              <w:rPr>
                <w:rFonts w:asciiTheme="minorBidi" w:hAnsiTheme="minorBidi" w:hint="cs"/>
                <w:iCs/>
                <w:sz w:val="32"/>
                <w:szCs w:val="32"/>
                <w:cs/>
                <w:lang w:bidi="th-TH"/>
              </w:rPr>
              <w:t xml:space="preserve">แพร่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สำนักงานสาธารณสุขจังหวัด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ถนนบ้านใหม่ ตำบลในเวียง อำเภอเมืองแพร่ จังหวัดแพร่ โทรศัพท์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/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ติดต่อด้วยตนเอง ณ </w:t>
            </w:r>
            <w:r w:rsidRPr="00E540FF">
              <w:rPr>
                <w:rFonts w:asciiTheme="minorBidi" w:hAnsiTheme="minorBidi"/>
                <w:iCs/>
                <w:sz w:val="32"/>
                <w:szCs w:val="32"/>
                <w:lang w:bidi="th-TH"/>
              </w:rPr>
              <w:t>OSSC</w:t>
            </w:r>
          </w:p>
          <w:p w:rsidR="0081143D" w:rsidRPr="00E540FF" w:rsidRDefault="0081143D" w:rsidP="007C70D5">
            <w:pP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</w:pPr>
            <w:r w:rsidRPr="00E540FF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(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 xml:space="preserve">) </w:t>
            </w:r>
          </w:p>
          <w:p w:rsidR="0081143D" w:rsidRPr="000C2AAC" w:rsidRDefault="0081143D" w:rsidP="007C70D5">
            <w:pPr>
              <w:spacing w:after="160" w:line="259" w:lineRule="auto"/>
              <w:rPr>
                <w:rFonts w:asciiTheme="minorBidi" w:hAnsiTheme="minorBidi"/>
                <w:iCs/>
                <w:sz w:val="32"/>
                <w:szCs w:val="32"/>
              </w:rPr>
            </w:pP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 xml:space="preserve">08:30 - 16:30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. (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)</w:t>
            </w:r>
          </w:p>
        </w:tc>
      </w:tr>
    </w:tbl>
    <w:p w:rsidR="00C77AEA" w:rsidRPr="003A29C8" w:rsidRDefault="00C77AEA" w:rsidP="003A29C8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8441F" w:rsidRPr="003A29C8" w:rsidRDefault="003A29C8" w:rsidP="003A29C8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12.  </w:t>
      </w:r>
      <w:r w:rsidR="00575FAF"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9A3DC7" w:rsidRDefault="009A3DC7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ผู้ใดประสงค์จะขายเครื่องมือแพทย์ ดังนี้ </w:t>
      </w:r>
    </w:p>
    <w:p w:rsidR="009A3DC7" w:rsidRDefault="009A3DC7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>(1)</w:t>
      </w:r>
      <w:r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ชุดตรวจที่เกี่ยวข้องกับการติดเชื้อเอชไอวี </w:t>
      </w:r>
    </w:p>
    <w:p w:rsidR="009A3DC7" w:rsidRDefault="009A3DC7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>(2)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ถุงบรรจุโลหิต </w:t>
      </w:r>
    </w:p>
    <w:p w:rsidR="009A3DC7" w:rsidRDefault="009A3DC7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>(3)</w:t>
      </w:r>
      <w:r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ผลิตภัณฑ์ที่มีสมบัติหนืดสำหรับใช้ในกระบวนผ่าตัดตา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ข้อมูล ณ วันที่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พฤษภาคม </w:t>
      </w:r>
      <w:r w:rsidR="00575FAF" w:rsidRPr="000C2AAC">
        <w:rPr>
          <w:rFonts w:asciiTheme="minorBidi" w:hAnsiTheme="minorBidi"/>
          <w:noProof/>
          <w:sz w:val="32"/>
          <w:szCs w:val="32"/>
        </w:rPr>
        <w:t>2558)</w:t>
      </w:r>
    </w:p>
    <w:p w:rsidR="00A9669D" w:rsidRPr="000C2AAC" w:rsidRDefault="00575FAF" w:rsidP="009A3DC7">
      <w:pPr>
        <w:tabs>
          <w:tab w:val="left" w:pos="360"/>
        </w:tabs>
        <w:spacing w:after="0" w:line="240" w:lineRule="auto"/>
        <w:ind w:right="-178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จะต้องได้รับใบอนุญาตขายเครื่องมือแพทย์ โดยให้ยื่นคำขออนุญาตขายเครื่องมือแพทย์ต่อผู้อนุญาตหน้าที่ของผู้ยื่นคำขอ</w:t>
      </w:r>
      <w:r w:rsidRPr="000C2AAC">
        <w:rPr>
          <w:rFonts w:asciiTheme="minorBidi" w:hAnsiTheme="minorBidi"/>
          <w:noProof/>
          <w:sz w:val="32"/>
          <w:szCs w:val="32"/>
        </w:rPr>
        <w:t xml:space="preserve">/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ผู้มาติดต่อ ต้องปฏิบัติ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9A3DC7">
        <w:rPr>
          <w:rFonts w:asciiTheme="minorBidi" w:hAnsiTheme="minorBidi"/>
          <w:noProof/>
          <w:sz w:val="32"/>
          <w:szCs w:val="32"/>
        </w:rPr>
        <w:t xml:space="preserve">    </w:t>
      </w: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ต้องมีความรู้ ความเข้าใจ และศึกษาข้อมูลรายละเอียดเอกสารหลักฐาน ตลอดจนข้อกำหนดตามกฎหมายที่เกี่ยวข้องกับเครื่องมือแพทย์ที่จะยื่นคำขอฯ อย่างเข้าใจ ชัดเจน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9A3DC7">
        <w:rPr>
          <w:rFonts w:asciiTheme="minorBidi" w:hAnsiTheme="minorBidi"/>
          <w:noProof/>
          <w:sz w:val="32"/>
          <w:szCs w:val="32"/>
        </w:rPr>
        <w:t xml:space="preserve">    </w:t>
      </w:r>
      <w:r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ต้องจัดทำและจัดเตรียมเอกสารหลักฐานตามข้อกำหนดของแบบคำขอ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9A3DC7">
        <w:rPr>
          <w:rFonts w:asciiTheme="minorBidi" w:hAnsiTheme="minorBidi"/>
          <w:noProof/>
          <w:sz w:val="32"/>
          <w:szCs w:val="32"/>
        </w:rPr>
        <w:t xml:space="preserve">    </w:t>
      </w:r>
      <w:r w:rsidRPr="000C2AAC">
        <w:rPr>
          <w:rFonts w:asciiTheme="minorBidi" w:hAnsiTheme="minorBidi"/>
          <w:noProof/>
          <w:sz w:val="32"/>
          <w:szCs w:val="32"/>
        </w:rPr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ามารถตรวจสอบเอกสารและให้ข้อมูลรายละเอียดของเครื่องมือแพทย์ที่ประสงค์จะยื่นคำขอตามแบบตรวจรับคำขอ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9A3DC7">
        <w:rPr>
          <w:rFonts w:asciiTheme="minorBidi" w:hAnsiTheme="minorBidi"/>
          <w:noProof/>
          <w:sz w:val="32"/>
          <w:szCs w:val="32"/>
        </w:rPr>
        <w:t xml:space="preserve">    </w:t>
      </w:r>
      <w:r w:rsidRPr="000C2AAC">
        <w:rPr>
          <w:rFonts w:asciiTheme="minorBidi" w:hAnsiTheme="minorBidi"/>
          <w:noProof/>
          <w:sz w:val="32"/>
          <w:szCs w:val="32"/>
        </w:rPr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ามารถชี้แจงให้ข้อมูลรายละเอียดเอกสารหลักฐานที่เกี่ยวข้องกับเครื่องมือแพทย์ที่ประสงค์จะยื่นคำขอต่อเจ้าหน้าที่ได้อย่างเข้าใจ ชัดเจน 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3A29C8" w:rsidRDefault="003A29C8" w:rsidP="003A29C8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13.  </w:t>
      </w:r>
      <w:r w:rsidR="0065175D"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592"/>
        <w:gridCol w:w="1368"/>
        <w:gridCol w:w="1684"/>
        <w:gridCol w:w="1868"/>
      </w:tblGrid>
      <w:tr w:rsidR="00313D38" w:rsidRPr="000C2AAC" w:rsidTr="009A3DC7">
        <w:trPr>
          <w:tblHeader/>
        </w:trPr>
        <w:tc>
          <w:tcPr>
            <w:tcW w:w="534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868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9A3DC7">
        <w:tc>
          <w:tcPr>
            <w:tcW w:w="534" w:type="dxa"/>
          </w:tcPr>
          <w:p w:rsidR="00313D38" w:rsidRPr="00AC4ACB" w:rsidRDefault="00313D38" w:rsidP="009A3DC7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052F03" w:rsidRDefault="00313D38" w:rsidP="00313D38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ผู้ยื่นคำขอติดต่อเจ้าหน้าที่</w:t>
            </w:r>
            <w:r w:rsidR="002B4D6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3C308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</w:t>
            </w:r>
            <w:r w:rsidR="0081143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ารผลิตภัณฑ์สุขภาพเบ็ดเสร็จ สสจ.แพร่</w:t>
            </w:r>
          </w:p>
          <w:p w:rsidR="0081143D" w:rsidRDefault="00313D38" w:rsidP="0081143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เจ้าหน้าที่พิจารณาและ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ตรวจสอบเอกสารให้ถูกต้อง ครบถ้วน ตามหลักเกณฑ์และเงื่อนไข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(3) </w:t>
            </w:r>
            <w:r w:rsidR="003C308D"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ชำระค่าธรรมเนียมคำขอ</w:t>
            </w:r>
            <w:r w:rsidR="003C308D"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ที่</w:t>
            </w:r>
            <w:r w:rsidR="0081143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="0081143D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4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เจ้าหน้าที่บันทึกข้อมูลและจัดทำบันทึกเสนอกลุ่มกำกับดูแลเพื่อตรวจสถานที่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81143D" w:rsidRDefault="0081143D" w:rsidP="0081143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  <w:p w:rsidR="003C308D" w:rsidRPr="000C2AAC" w:rsidRDefault="003C308D" w:rsidP="00452B6B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868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กรณีคำขอไม่ถูกต้องหรือเอกสารไม่ครบถ้วน เจ้าหน้าที่แจ้งผู้ยื่นคำขอแก้ไขหรือยื่น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เอกสารเพิ่มเติมในขณะนั้น หากผู้ยื่นคำขอไม่สามารถแก้ไขหรือยื่นเอกสารหลักฐานเพิ่มเติมได้ในขณะนั้น เจ้าหน้าที่ทำบันทึกความบกพร่องและรายการเอกสารหรือหลักฐานที่จะต้องยื่นเพิ่มเติมพร้อมทั้งกำหนดระยะเวลาที่ผู้ยื่นคำขอจะต้องดำเนินการแก้ไขหรือยื่นเอกสารหลักฐานเพิ่มเติมไว้ในแบบบันทึกความบกพร่อง โดยเจ้าหน้าที่และผู้ยื่นคำขอลงนามไว้ในบันทึกนั้น และมอบสำเนาบันทึกความบกพร่องดังกล่าวให้กับผู้ยื่นคำขอ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9A3DC7">
        <w:tc>
          <w:tcPr>
            <w:tcW w:w="534" w:type="dxa"/>
          </w:tcPr>
          <w:p w:rsidR="00313D38" w:rsidRPr="00AC4ACB" w:rsidRDefault="00313D38" w:rsidP="009A3DC7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ตรวจสถานที่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พร้อมแจ้ง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ผู้ประกอบการให้แก้ไขสถานที่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แบบแปลนให้ถูกต้อง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81143D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</w:t>
            </w:r>
            <w:r w:rsidR="0081143D">
              <w:rPr>
                <w:rFonts w:asciiTheme="minorBidi" w:hAnsiTheme="minorBidi"/>
                <w:noProof/>
                <w:sz w:val="32"/>
                <w:szCs w:val="32"/>
              </w:rPr>
              <w:t>0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81143D" w:rsidRDefault="0081143D" w:rsidP="0081143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lastRenderedPageBreak/>
              <w:t>สุขภาพเบ็ดเสร็จ สสจ.แพร่</w:t>
            </w:r>
          </w:p>
          <w:p w:rsidR="009E6850" w:rsidRPr="002B4D66" w:rsidRDefault="009E6850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868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การตรวจสถานที่พิจารณาจาก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ภาพถ่าย กรณีมีข้อสงสัยจะดำเนินการตรวจจากสถานที่จริง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9A3DC7">
        <w:tc>
          <w:tcPr>
            <w:tcW w:w="534" w:type="dxa"/>
          </w:tcPr>
          <w:p w:rsidR="00313D38" w:rsidRPr="00AC4ACB" w:rsidRDefault="00313D38" w:rsidP="009A3DC7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81143D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จ้าหน้าที่ตรวจผลสถานที่พร้อมบันทึกข้อมูลและออกใบอนุญาตขายเครื่องมือแพทย์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</w:tc>
        <w:tc>
          <w:tcPr>
            <w:tcW w:w="1368" w:type="dxa"/>
          </w:tcPr>
          <w:p w:rsidR="00313D38" w:rsidRPr="000C2AAC" w:rsidRDefault="0081143D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2</w:t>
            </w:r>
            <w:r w:rsidR="00313D38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81143D" w:rsidRDefault="0081143D" w:rsidP="0081143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  <w:p w:rsidR="009E6850" w:rsidRPr="002B4D66" w:rsidRDefault="009E6850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868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81143D" w:rsidRPr="000C2AAC" w:rsidTr="009A3DC7">
        <w:tc>
          <w:tcPr>
            <w:tcW w:w="534" w:type="dxa"/>
          </w:tcPr>
          <w:p w:rsidR="0081143D" w:rsidRPr="00AC4ACB" w:rsidRDefault="0081143D" w:rsidP="009A3DC7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81143D" w:rsidRPr="00AC4ACB" w:rsidRDefault="0081143D" w:rsidP="007C70D5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:rsidR="0081143D" w:rsidRPr="00AC4ACB" w:rsidRDefault="0081143D" w:rsidP="007C70D5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81143D" w:rsidRPr="000C2AAC" w:rsidRDefault="0081143D" w:rsidP="007C70D5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</w:t>
            </w:r>
          </w:p>
          <w:p w:rsidR="0081143D" w:rsidRPr="000C2AAC" w:rsidRDefault="0081143D" w:rsidP="007C70D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81143D" w:rsidRPr="000C2AAC" w:rsidRDefault="0081143D" w:rsidP="007C70D5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81143D" w:rsidRDefault="0081143D" w:rsidP="0081143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  <w:p w:rsidR="0081143D" w:rsidRPr="000C2AAC" w:rsidRDefault="0081143D" w:rsidP="007C70D5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868" w:type="dxa"/>
          </w:tcPr>
          <w:p w:rsidR="0081143D" w:rsidRPr="000C2AAC" w:rsidRDefault="0081143D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9A3DC7">
        <w:tc>
          <w:tcPr>
            <w:tcW w:w="534" w:type="dxa"/>
          </w:tcPr>
          <w:p w:rsidR="00313D38" w:rsidRPr="00AC4ACB" w:rsidRDefault="00313D38" w:rsidP="009A3DC7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B06E58" w:rsidRDefault="00313D38" w:rsidP="00B06E58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ผู้ยื่นคำขอนำ</w:t>
            </w:r>
            <w:r w:rsidR="00B06E58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ใบคำ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ขอมาแสดง</w:t>
            </w:r>
            <w:r w:rsidR="009E6850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กับเจ้าหน้าที่ ณ ศูนย์บริการผลิตภัณฑ์สุขภาพเบ็ดเสร็จ สสจ.</w:t>
            </w:r>
            <w:r w:rsidR="0081143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  <w:r w:rsidR="00B06E58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ชำระค่าธรรมเนียม</w:t>
            </w:r>
            <w:r w:rsidR="00B06E58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ใบอนุญาต</w:t>
            </w:r>
            <w:r w:rsidR="00B06E58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 และผู้ยื่นคำขอน</w:t>
            </w:r>
            <w:r w:rsidR="00B06E58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ำ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ใบเสร็จ</w:t>
            </w:r>
          </w:p>
          <w:p w:rsidR="00313D38" w:rsidRPr="000C2AAC" w:rsidRDefault="00313D38" w:rsidP="0081143D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รับเงินค่าธรรมเนียมฯ มาขอรับใบอนุญาตขายเครื่องมือแพย์จากเจ้าหน้าที่</w:t>
            </w:r>
            <w:r w:rsidR="003C47B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ศูนย์บริการผลิตภัณฑ์สุขภาพเบ็ดเสร็จ สสจ.</w:t>
            </w:r>
            <w:r w:rsidR="0081143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9E6850" w:rsidRPr="00B06E58" w:rsidRDefault="009E6850" w:rsidP="0081143D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1143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868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ระยะเวลาขึ้นกับการดำเนินการของผู้ยื่นคำขอ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8E2900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81143D" w:rsidRPr="000C2AAC" w:rsidRDefault="0081143D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3A29C8" w:rsidRDefault="003A29C8" w:rsidP="003A29C8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14.  </w:t>
      </w:r>
      <w:r w:rsidR="0085230C"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="0085230C"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="007F2F0D">
        <w:rPr>
          <w:rFonts w:asciiTheme="minorBidi" w:hAnsiTheme="minorBidi"/>
          <w:noProof/>
          <w:sz w:val="32"/>
          <w:szCs w:val="32"/>
        </w:rPr>
        <w:t>0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3A29C8" w:rsidRDefault="003A29C8" w:rsidP="003A29C8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15.  </w:t>
      </w:r>
      <w:r w:rsidR="00AA7734"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9A3DC7">
        <w:trPr>
          <w:jc w:val="center"/>
        </w:trPr>
        <w:tc>
          <w:tcPr>
            <w:tcW w:w="675" w:type="dxa"/>
          </w:tcPr>
          <w:p w:rsidR="00452B6B" w:rsidRPr="000C2AAC" w:rsidRDefault="00AC4ACB" w:rsidP="009A3DC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81143D" w:rsidP="00452B6B">
            <w:pPr>
              <w:rPr>
                <w:rFonts w:asciiTheme="minorBidi" w:hAnsiTheme="minorBidi" w:hint="cs"/>
                <w:cs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กรมพัฒนาธุรกิจการค้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า กระทรวงพาณิชย์</w:t>
            </w:r>
          </w:p>
        </w:tc>
        <w:tc>
          <w:tcPr>
            <w:tcW w:w="1559" w:type="dxa"/>
          </w:tcPr>
          <w:p w:rsidR="00452B6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ออกมาแล้วไม่เกิน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9A3DC7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3C47B1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3C47B1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3C47B1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3C47B1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9A3DC7">
        <w:tc>
          <w:tcPr>
            <w:tcW w:w="675" w:type="dxa"/>
          </w:tcPr>
          <w:p w:rsidR="00AC4ACB" w:rsidRPr="000C2AAC" w:rsidRDefault="00AC4ACB" w:rsidP="009A3DC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แบบตรวจรับคำขออนุญาตขายเครื่องมือแพทย์</w:t>
            </w:r>
          </w:p>
        </w:tc>
        <w:tc>
          <w:tcPr>
            <w:tcW w:w="1843" w:type="dxa"/>
          </w:tcPr>
          <w:p w:rsidR="00A658FF" w:rsidRPr="00FD78AB" w:rsidRDefault="00A658FF" w:rsidP="00A658F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1143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  <w:p w:rsidR="00A658FF" w:rsidRPr="000C2AAC" w:rsidRDefault="00A658FF" w:rsidP="00AC4ACB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559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9A3DC7">
        <w:tc>
          <w:tcPr>
            <w:tcW w:w="675" w:type="dxa"/>
          </w:tcPr>
          <w:p w:rsidR="00AC4ACB" w:rsidRPr="000C2AAC" w:rsidRDefault="00AC4ACB" w:rsidP="009A3DC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ใบควบคุมกระบวนงานการออกใบอนุญาตขายเครื่องมือแพทย์</w:t>
            </w:r>
          </w:p>
        </w:tc>
        <w:tc>
          <w:tcPr>
            <w:tcW w:w="1843" w:type="dxa"/>
          </w:tcPr>
          <w:p w:rsidR="00A658FF" w:rsidRPr="00FD78AB" w:rsidRDefault="00A658FF" w:rsidP="00A658F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1143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  <w:p w:rsidR="00A658FF" w:rsidRPr="000C2AAC" w:rsidRDefault="00A658FF" w:rsidP="00AC4ACB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559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9A3DC7">
        <w:tc>
          <w:tcPr>
            <w:tcW w:w="675" w:type="dxa"/>
          </w:tcPr>
          <w:p w:rsidR="00AC4ACB" w:rsidRPr="000C2AAC" w:rsidRDefault="00AC4ACB" w:rsidP="009A3DC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คำขอใบอนุญาตขายเครื่องมือแพทย์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1)</w:t>
            </w:r>
          </w:p>
        </w:tc>
        <w:tc>
          <w:tcPr>
            <w:tcW w:w="1843" w:type="dxa"/>
          </w:tcPr>
          <w:p w:rsidR="00A658FF" w:rsidRPr="00FD78AB" w:rsidRDefault="00A658FF" w:rsidP="00AC4AC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1143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  <w:p w:rsidR="00A658FF" w:rsidRPr="000C2AAC" w:rsidRDefault="00A658FF" w:rsidP="00AC4ACB">
            <w:pPr>
              <w:rPr>
                <w:rFonts w:asciiTheme="minorBidi" w:hAnsiTheme="minorBidi"/>
              </w:rPr>
            </w:pPr>
          </w:p>
        </w:tc>
        <w:tc>
          <w:tcPr>
            <w:tcW w:w="1559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9A3DC7">
        <w:tc>
          <w:tcPr>
            <w:tcW w:w="675" w:type="dxa"/>
          </w:tcPr>
          <w:p w:rsidR="00AC4ACB" w:rsidRPr="000C2AAC" w:rsidRDefault="00AC4ACB" w:rsidP="009A3DC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รูปถ่ายของผู้ดำเนินกิจการ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ขนาด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3x4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ซม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 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ขนาด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นิ้ว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จำนวน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รูป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รูปถ่ายไม่เกิน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เดือน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พร้อมเขียนชื่อ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นามสกุล และชื่อนิติบุคคล ตัวบรรจง ด้านหลังรูปถ่าย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9A3DC7">
        <w:tc>
          <w:tcPr>
            <w:tcW w:w="675" w:type="dxa"/>
          </w:tcPr>
          <w:p w:rsidR="00AC4ACB" w:rsidRPr="000C2AAC" w:rsidRDefault="00AC4ACB" w:rsidP="009A3DC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หนังสือรับรองการจดทะเบียนนิติบุคคลพร้อมระบุวัตถุประสงค์เกี่ยวกับการค้าเครื่องมือแพทย์</w:t>
            </w:r>
          </w:p>
        </w:tc>
        <w:tc>
          <w:tcPr>
            <w:tcW w:w="1843" w:type="dxa"/>
          </w:tcPr>
          <w:p w:rsidR="00AC4ACB" w:rsidRPr="000C2AAC" w:rsidRDefault="0081143D" w:rsidP="00AC4ACB">
            <w:pPr>
              <w:rPr>
                <w:rFonts w:asciiTheme="minorBidi" w:hAnsiTheme="minorBidi" w:hint="cs"/>
                <w:cs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กรมพัฒนาธุรกิจการค้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า กระทรวงพาณิชย์</w:t>
            </w:r>
          </w:p>
        </w:tc>
        <w:tc>
          <w:tcPr>
            <w:tcW w:w="1559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ออกมาไม่เกิน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6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และต้องมีเลขที่ตั้งตรงกับที่ระบุในคำขออนุญาตขายและสถานที่จริง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9A3DC7">
        <w:tc>
          <w:tcPr>
            <w:tcW w:w="675" w:type="dxa"/>
          </w:tcPr>
          <w:p w:rsidR="00AC4ACB" w:rsidRPr="000C2AAC" w:rsidRDefault="00AC4ACB" w:rsidP="009A3DC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หนังสือมอบอำนาจแต่งตั้งและแต่งตั้งผู้ดำเนินกิจการของนิติบุคคล</w:t>
            </w:r>
          </w:p>
        </w:tc>
        <w:tc>
          <w:tcPr>
            <w:tcW w:w="1843" w:type="dxa"/>
          </w:tcPr>
          <w:p w:rsidR="00A658FF" w:rsidRPr="00FD78AB" w:rsidRDefault="00A658FF" w:rsidP="00A658FF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1143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  <w:p w:rsidR="00A658FF" w:rsidRPr="000C2AAC" w:rsidRDefault="00A658FF" w:rsidP="00AC4ACB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559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 และประทับตรา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9A3DC7">
        <w:tc>
          <w:tcPr>
            <w:tcW w:w="675" w:type="dxa"/>
          </w:tcPr>
          <w:p w:rsidR="00AC4ACB" w:rsidRPr="000C2AAC" w:rsidRDefault="00AC4ACB" w:rsidP="009A3DC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บัตรประจำตัวประชาชนและทะเบียนบ้าน</w:t>
            </w:r>
          </w:p>
        </w:tc>
        <w:tc>
          <w:tcPr>
            <w:tcW w:w="1843" w:type="dxa"/>
          </w:tcPr>
          <w:p w:rsidR="00AC4ACB" w:rsidRPr="000C2AAC" w:rsidRDefault="00AC4ACB" w:rsidP="0081143D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</w:t>
            </w:r>
            <w:r w:rsidR="0081143D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ง กระทรวงมหาด ไทย</w:t>
            </w:r>
          </w:p>
        </w:tc>
        <w:tc>
          <w:tcPr>
            <w:tcW w:w="1559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(1.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ของผู้มอบและรับมอบอำนาจ พร้อมรับรองสำเนาถูกต้อง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2.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กรณีเป็นคนต่างชาติหรือคนต่างด้าวเตรียมเอกสารเพิ่มเติม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สำเนาหนังสือเดินทาง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(Passport)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หรือใบสำคัญประจำตัวคนต่าง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ด้าว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ที่ยังไม่หมดอายุ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สำเนาใบอนุญาตการทำงาน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(work permit) 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สำเนาทะเบียนที่ระบุสถานที่ทำงานตรงตาม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work permit)</w:t>
            </w:r>
          </w:p>
        </w:tc>
      </w:tr>
      <w:tr w:rsidR="00AC4ACB" w:rsidRPr="000C2AAC" w:rsidTr="009A3DC7">
        <w:tc>
          <w:tcPr>
            <w:tcW w:w="675" w:type="dxa"/>
          </w:tcPr>
          <w:p w:rsidR="00AC4ACB" w:rsidRPr="000C2AAC" w:rsidRDefault="00AC4ACB" w:rsidP="009A3DC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ใบรับรองแพทย์ของผู้ดำเนินกิจการฉบับจริง</w:t>
            </w:r>
          </w:p>
        </w:tc>
        <w:tc>
          <w:tcPr>
            <w:tcW w:w="1843" w:type="dxa"/>
          </w:tcPr>
          <w:p w:rsidR="00AC4ACB" w:rsidRPr="000C2AAC" w:rsidRDefault="00531AE9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ตรวจมาไม่เกิน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 นับจากวันที่ตรวจจนถึงวันที่มายื่นคำขอ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9A3DC7">
        <w:tc>
          <w:tcPr>
            <w:tcW w:w="675" w:type="dxa"/>
          </w:tcPr>
          <w:p w:rsidR="00AC4ACB" w:rsidRPr="000C2AAC" w:rsidRDefault="00AC4ACB" w:rsidP="009A3DC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แผนที่ตั้งของ</w:t>
            </w:r>
            <w:r w:rsidRPr="00531AE9">
              <w:rPr>
                <w:rFonts w:ascii="CordiaUPC" w:hAnsi="CordiaUPC" w:cs="CordiaUPC"/>
                <w:noProof/>
                <w:spacing w:val="-8"/>
                <w:sz w:val="32"/>
                <w:szCs w:val="32"/>
                <w:cs/>
                <w:lang w:bidi="th-TH"/>
              </w:rPr>
              <w:t>สถานที่ขายเครื่องมือแพทย์ และสถานที่เก็บรักษาเครื่องมือ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แพทย์</w:t>
            </w:r>
          </w:p>
        </w:tc>
        <w:tc>
          <w:tcPr>
            <w:tcW w:w="1843" w:type="dxa"/>
          </w:tcPr>
          <w:p w:rsidR="00A658FF" w:rsidRPr="00FD78AB" w:rsidRDefault="00A658FF" w:rsidP="00A658FF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1143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  <w:p w:rsidR="00A658FF" w:rsidRPr="000C2AAC" w:rsidRDefault="00A658FF" w:rsidP="00AC4ACB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559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9A3DC7">
        <w:tc>
          <w:tcPr>
            <w:tcW w:w="675" w:type="dxa"/>
          </w:tcPr>
          <w:p w:rsidR="00AC4ACB" w:rsidRPr="000C2AAC" w:rsidRDefault="00AC4ACB" w:rsidP="009A3DC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แผนผังภายในสถานที่ขายเครื่องมือแพทย์ และสถานที่เก็บรักษาเครื่องมือแพทย์</w:t>
            </w:r>
          </w:p>
        </w:tc>
        <w:tc>
          <w:tcPr>
            <w:tcW w:w="1843" w:type="dxa"/>
          </w:tcPr>
          <w:p w:rsidR="00A658FF" w:rsidRPr="00FD78AB" w:rsidRDefault="00A658FF" w:rsidP="00A658FF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1143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  <w:p w:rsidR="00A658FF" w:rsidRPr="000C2AAC" w:rsidRDefault="00A658FF" w:rsidP="00AC4ACB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559" w:type="dxa"/>
          </w:tcPr>
          <w:p w:rsidR="00AC4ACB" w:rsidRPr="000C2AAC" w:rsidRDefault="00AC4ACB" w:rsidP="00FD78A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AC4ACB" w:rsidRPr="000C2AAC" w:rsidRDefault="00AC4ACB" w:rsidP="00FD78A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พร้อมระบุมาตราส่วนให้ชัดเจน และตรงตามสถานที่จริง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9A3DC7">
        <w:tc>
          <w:tcPr>
            <w:tcW w:w="675" w:type="dxa"/>
          </w:tcPr>
          <w:p w:rsidR="00AC4ACB" w:rsidRPr="000C2AAC" w:rsidRDefault="00AC4ACB" w:rsidP="009A3DC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รูปภาพสถานที่ขายเครื่องมือแพทย์ และสถานที่เก็บรักษา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เครื่องมือแพทย์</w:t>
            </w:r>
          </w:p>
        </w:tc>
        <w:tc>
          <w:tcPr>
            <w:tcW w:w="1843" w:type="dxa"/>
          </w:tcPr>
          <w:p w:rsidR="00A658FF" w:rsidRPr="00FD78AB" w:rsidRDefault="00A658FF" w:rsidP="00A658FF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lastRenderedPageBreak/>
              <w:t>ศูนย์บริการผลิตภัณฑ์สุขภาพเบ็ดเสร็จ สสจ.</w:t>
            </w:r>
            <w:r w:rsidR="0081143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  <w:p w:rsidR="00A658FF" w:rsidRPr="000C2AAC" w:rsidRDefault="00A658FF" w:rsidP="00AC4ACB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559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9A3DC7">
        <w:tc>
          <w:tcPr>
            <w:tcW w:w="675" w:type="dxa"/>
          </w:tcPr>
          <w:p w:rsidR="00AC4ACB" w:rsidRPr="000C2AAC" w:rsidRDefault="00AC4ACB" w:rsidP="009A3DC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คำรับรองขนาดป้ายของสถานที่ขายเครื่องมือแพทย์ และสถานที่เก็บรักษาเครื่องมือแพทย์</w:t>
            </w:r>
          </w:p>
        </w:tc>
        <w:tc>
          <w:tcPr>
            <w:tcW w:w="1843" w:type="dxa"/>
          </w:tcPr>
          <w:p w:rsidR="00A658FF" w:rsidRPr="00FD78AB" w:rsidRDefault="00A658FF" w:rsidP="00A658FF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1143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  <w:p w:rsidR="00A658FF" w:rsidRPr="000C2AAC" w:rsidRDefault="00A658FF" w:rsidP="00AC4ACB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559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ตามประกาศกระทรวงสาธารณสุข เรื่อง กำหนดป้ายแสดงสถานที่ผลิต สถานที่นำเข้า สถานที่ขายหรือสถานที่เก็บรักษาเครื่องมือแพทย์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9A3DC7">
        <w:tc>
          <w:tcPr>
            <w:tcW w:w="675" w:type="dxa"/>
          </w:tcPr>
          <w:p w:rsidR="00AC4ACB" w:rsidRPr="000C2AAC" w:rsidRDefault="00AC4ACB" w:rsidP="009A3DC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สำเนาทะเบียนบ้านของสถานที่ขาย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เก็บรักษาเครื่องมือแพทย์ ทุกแห่งที่ระบุใน แบบคำขอ 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1</w:t>
            </w:r>
          </w:p>
        </w:tc>
        <w:tc>
          <w:tcPr>
            <w:tcW w:w="1843" w:type="dxa"/>
          </w:tcPr>
          <w:p w:rsidR="00AC4ACB" w:rsidRPr="000C2AAC" w:rsidRDefault="00531AE9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531AE9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531AE9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((1)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กรณีสถานที่เก็บรักษาเครื่องมือแพทย์อยู่คนละแห่ง ให้เพิ่มสำเนาทะเบียนของสถานที่เก็บรักษาด้วย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(2)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ใช้ประกอบการบันทึกข้อมูลในระบบสารสนเทศ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9A3DC7">
        <w:tc>
          <w:tcPr>
            <w:tcW w:w="675" w:type="dxa"/>
          </w:tcPr>
          <w:p w:rsidR="00AC4ACB" w:rsidRPr="000C2AAC" w:rsidRDefault="00AC4ACB" w:rsidP="009A3DC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หนังสือมอบอำนาจให้เป็นผู้ยื่นคำขอหรือติดต่อกับสำนักงานคณะกรรมการอาหารและยา</w:t>
            </w:r>
          </w:p>
        </w:tc>
        <w:tc>
          <w:tcPr>
            <w:tcW w:w="1843" w:type="dxa"/>
          </w:tcPr>
          <w:p w:rsidR="00A658FF" w:rsidRPr="00FD78AB" w:rsidRDefault="00A658FF" w:rsidP="00A658FF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1143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  <w:p w:rsidR="00A658FF" w:rsidRPr="000C2AAC" w:rsidRDefault="00A658FF" w:rsidP="00AC4ACB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559" w:type="dxa"/>
          </w:tcPr>
          <w:p w:rsidR="00AC4ACB" w:rsidRPr="000C2AAC" w:rsidRDefault="00AC4ACB" w:rsidP="00FD78A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FD78A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กรณีที่ผู้ขอจดทะเบียน หรือผู้ดำเนินการไม่สามารถมาติดต่อด้วยตัวเอง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9A3DC7">
        <w:tc>
          <w:tcPr>
            <w:tcW w:w="675" w:type="dxa"/>
          </w:tcPr>
          <w:p w:rsidR="00AC4ACB" w:rsidRPr="000C2AAC" w:rsidRDefault="00AC4ACB" w:rsidP="009A3DC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ประชาชนและทะเบียนบ้าน</w:t>
            </w:r>
          </w:p>
        </w:tc>
        <w:tc>
          <w:tcPr>
            <w:tcW w:w="1843" w:type="dxa"/>
          </w:tcPr>
          <w:p w:rsidR="00AC4ACB" w:rsidRPr="000C2AAC" w:rsidRDefault="00AC4ACB" w:rsidP="0081143D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กรมการปกครอ</w:t>
            </w:r>
            <w:r w:rsidR="0081143D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 xml:space="preserve">ง </w:t>
            </w:r>
            <w:r w:rsidR="0081143D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lastRenderedPageBreak/>
              <w:t>กระทรวงมหาด ไทย</w:t>
            </w:r>
          </w:p>
        </w:tc>
        <w:tc>
          <w:tcPr>
            <w:tcW w:w="1559" w:type="dxa"/>
          </w:tcPr>
          <w:p w:rsidR="00AC4ACB" w:rsidRPr="000C2AAC" w:rsidRDefault="00AC4ACB" w:rsidP="00FD78A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0</w:t>
            </w:r>
          </w:p>
        </w:tc>
        <w:tc>
          <w:tcPr>
            <w:tcW w:w="1701" w:type="dxa"/>
          </w:tcPr>
          <w:p w:rsidR="00AC4ACB" w:rsidRPr="000C2AAC" w:rsidRDefault="00AC4ACB" w:rsidP="00FD78A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กรณีที่ผู้ขอจด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ทะเบียน หรือผู้ดำเนินการไม่สามารถมาติดต่อด้วยตัวเอง 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9A3DC7">
        <w:tc>
          <w:tcPr>
            <w:tcW w:w="675" w:type="dxa"/>
          </w:tcPr>
          <w:p w:rsidR="00AC4ACB" w:rsidRPr="000C2AAC" w:rsidRDefault="00AC4ACB" w:rsidP="009A3DC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หนังสือยินยอมให้ใช้สถานที่เพื่อเก็บรักษาเครื่องมือแพทย์</w:t>
            </w:r>
          </w:p>
        </w:tc>
        <w:tc>
          <w:tcPr>
            <w:tcW w:w="1843" w:type="dxa"/>
          </w:tcPr>
          <w:p w:rsidR="00AC4ACB" w:rsidRPr="000C2AAC" w:rsidRDefault="00531AE9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FD78A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FD78A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กรณีมีสถานที่เก็บรักษาเครื่องมือแพทย์ซึ่งไม่ใช่สถานที่ของตนเอง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9A3DC7">
        <w:tc>
          <w:tcPr>
            <w:tcW w:w="675" w:type="dxa"/>
          </w:tcPr>
          <w:p w:rsidR="00AC4ACB" w:rsidRPr="000C2AAC" w:rsidRDefault="00AC4ACB" w:rsidP="009A3DC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หลักฐานแสดงความเป็นเจ้าของของสถานที่เก็บรักษาเครื่องมือแพทย์ ถ้าเป็นสำเนาให้รับรองสำเนาถูกต้อง        และประทับตรา</w:t>
            </w:r>
          </w:p>
        </w:tc>
        <w:tc>
          <w:tcPr>
            <w:tcW w:w="1843" w:type="dxa"/>
          </w:tcPr>
          <w:p w:rsidR="00AC4ACB" w:rsidRPr="000C2AAC" w:rsidRDefault="00531AE9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FD78A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FD78A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กรณีมีสถานที่เก็บรักษาเครื่องมือแพทย์ซึ่งไม่ใช่สถานที่ของตนเอง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FD78AB" w:rsidRDefault="00FD78AB" w:rsidP="003A29C8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3A29C8" w:rsidRDefault="003A29C8" w:rsidP="003A29C8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16.  </w:t>
      </w:r>
      <w:r w:rsidR="00A10CDA"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3C47B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Default="00A13B6C" w:rsidP="007F2F0D">
            <w:pPr>
              <w:tabs>
                <w:tab w:val="left" w:pos="3555"/>
              </w:tabs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คำขออนุญาตขายเครื่องมือแพทย์</w:t>
            </w:r>
            <w:r w:rsidR="007F2F0D">
              <w:rPr>
                <w:rFonts w:asciiTheme="minorBidi" w:hAnsiTheme="minorBidi"/>
                <w:b/>
                <w:bCs/>
                <w:sz w:val="32"/>
                <w:szCs w:val="32"/>
              </w:rPr>
              <w:tab/>
            </w:r>
          </w:p>
          <w:p w:rsidR="007F2F0D" w:rsidRPr="000C2AAC" w:rsidRDefault="007F2F0D" w:rsidP="007F2F0D">
            <w:pPr>
              <w:tabs>
                <w:tab w:val="left" w:pos="3555"/>
              </w:tabs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ค่าธรรมเนียม                           </w:t>
            </w:r>
            <w: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100 </w:t>
            </w:r>
            <w:r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 (หนึ่งร้อยบาทถ้วน)</w:t>
            </w:r>
          </w:p>
          <w:p w:rsidR="00E90756" w:rsidRDefault="00B509FC" w:rsidP="00C80D5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93007C">
              <w:rPr>
                <w:rFonts w:asciiTheme="minorBidi" w:hAnsiTheme="minorBidi"/>
                <w:i/>
                <w:iCs/>
                <w:noProof/>
                <w:color w:val="000000" w:themeColor="text1"/>
                <w:sz w:val="32"/>
                <w:szCs w:val="32"/>
              </w:rPr>
              <w:t>(</w:t>
            </w:r>
            <w:r w:rsidR="0093007C">
              <w:rPr>
                <w:rFonts w:asciiTheme="minorBidi" w:hAnsiTheme="minorBidi" w:cs="Cordia New"/>
                <w:i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81143D" w:rsidRPr="008149C3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93007C">
              <w:rPr>
                <w:rFonts w:asciiTheme="minorBidi" w:hAnsiTheme="minorBidi" w:cs="Cordia New"/>
                <w:i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สำนักงานสาธารณสุขจังหวัด</w:t>
            </w:r>
            <w:r w:rsidR="0081143D">
              <w:rPr>
                <w:rFonts w:asciiTheme="minorBidi" w:hAnsiTheme="minorBidi" w:cs="Cordia New"/>
                <w:i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แพร่</w:t>
            </w:r>
            <w:r w:rsidR="0093007C">
              <w:rPr>
                <w:rFonts w:asciiTheme="minorBidi" w:hAnsiTheme="minorBidi" w:cs="Cordia New"/>
                <w:i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93007C">
              <w:rPr>
                <w:rFonts w:asciiTheme="minorBidi" w:hAnsiTheme="minorBidi"/>
                <w:i/>
                <w:iCs/>
                <w:noProof/>
                <w:color w:val="000000" w:themeColor="text1"/>
                <w:sz w:val="32"/>
                <w:szCs w:val="32"/>
              </w:rPr>
              <w:t xml:space="preserve">08.30-15.30 </w:t>
            </w:r>
            <w:r w:rsidR="0093007C">
              <w:rPr>
                <w:rFonts w:asciiTheme="minorBidi" w:hAnsiTheme="minorBidi" w:cs="Cordia New"/>
                <w:i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น</w:t>
            </w:r>
            <w:r w:rsidR="0093007C">
              <w:rPr>
                <w:rFonts w:asciiTheme="minorBidi" w:hAnsiTheme="minorBidi"/>
                <w:i/>
                <w:iCs/>
                <w:noProof/>
                <w:color w:val="000000" w:themeColor="text1"/>
                <w:sz w:val="32"/>
                <w:szCs w:val="32"/>
              </w:rPr>
              <w:t xml:space="preserve">. </w:t>
            </w:r>
            <w:r w:rsidR="0093007C">
              <w:rPr>
                <w:rFonts w:asciiTheme="minorBidi" w:hAnsiTheme="minorBidi" w:cs="Cordia New"/>
                <w:i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93007C">
              <w:rPr>
                <w:rFonts w:asciiTheme="minorBidi" w:hAnsiTheme="minorBidi"/>
                <w:i/>
                <w:iCs/>
                <w:noProof/>
                <w:color w:val="000000" w:themeColor="text1"/>
                <w:sz w:val="32"/>
                <w:szCs w:val="32"/>
              </w:rPr>
              <w:t xml:space="preserve">15 </w:t>
            </w:r>
            <w:r w:rsidR="0093007C">
              <w:rPr>
                <w:rFonts w:asciiTheme="minorBidi" w:hAnsiTheme="minorBidi" w:cs="Cordia New"/>
                <w:i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นาที</w:t>
            </w:r>
            <w:r w:rsidR="0093007C">
              <w:rPr>
                <w:rFonts w:asciiTheme="minorBidi" w:hAnsiTheme="minorBidi"/>
                <w:i/>
                <w:iCs/>
                <w:noProof/>
                <w:color w:val="000000" w:themeColor="text1"/>
                <w:sz w:val="32"/>
                <w:szCs w:val="32"/>
              </w:rPr>
              <w:t>)</w:t>
            </w:r>
            <w:r w:rsidR="00A658FF" w:rsidRPr="00FD78AB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="00A658FF" w:rsidRPr="00FD78AB">
              <w:rPr>
                <w:rFonts w:asciiTheme="minorBidi" w:hAnsiTheme="minorBidi" w:hint="cs"/>
                <w:sz w:val="32"/>
                <w:szCs w:val="32"/>
                <w:rtl/>
                <w:cs/>
              </w:rPr>
              <w:t xml:space="preserve"> </w:t>
            </w:r>
          </w:p>
        </w:tc>
      </w:tr>
      <w:tr w:rsidR="00A13B6C" w:rsidRPr="000C2AAC" w:rsidTr="00090552">
        <w:tc>
          <w:tcPr>
            <w:tcW w:w="534" w:type="dxa"/>
          </w:tcPr>
          <w:p w:rsidR="00A13B6C" w:rsidRPr="000C2AAC" w:rsidRDefault="00A13B6C" w:rsidP="003C47B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Default="00A13B6C" w:rsidP="003C47B1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ใบอนุญาตขายเครื่องมือแพทย์</w:t>
            </w:r>
          </w:p>
          <w:p w:rsidR="007F2F0D" w:rsidRPr="000C2AAC" w:rsidRDefault="007F2F0D" w:rsidP="003C47B1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ค่าธรรมเนียม                         </w:t>
            </w:r>
            <w: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1,000 </w:t>
            </w:r>
            <w:r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 (หนึ่งพันบาทถ้วน)</w:t>
            </w:r>
          </w:p>
          <w:p w:rsidR="00E90756" w:rsidRDefault="00B509FC" w:rsidP="003C47B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81143D" w:rsidRPr="008149C3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3C47B1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</w:t>
            </w:r>
            <w:r w:rsidR="0081143D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แพร่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3C47B1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1143D" w:rsidRDefault="0081143D" w:rsidP="003A29C8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81143D" w:rsidRDefault="0081143D" w:rsidP="003A29C8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Default="003A29C8" w:rsidP="003A29C8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17.  </w:t>
      </w:r>
      <w:r w:rsidR="00216FA4"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81143D" w:rsidRPr="00ED5246" w:rsidTr="007C70D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81143D" w:rsidRPr="00ED5246" w:rsidRDefault="0081143D" w:rsidP="007C70D5">
            <w:pPr>
              <w:rPr>
                <w:rFonts w:asciiTheme="minorBidi" w:hAnsiTheme="minorBidi"/>
                <w:sz w:val="32"/>
                <w:szCs w:val="32"/>
              </w:rPr>
            </w:pPr>
            <w:bookmarkStart w:id="0" w:name="_GoBack"/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81143D" w:rsidRPr="00ED5246" w:rsidRDefault="0081143D" w:rsidP="007C70D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0 5462 1096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81143D" w:rsidRPr="00ED5246" w:rsidTr="007C70D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81143D" w:rsidRPr="00ED5246" w:rsidRDefault="0081143D" w:rsidP="007C70D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81143D" w:rsidRPr="00ED5246" w:rsidRDefault="0081143D" w:rsidP="007C70D5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1095F">
              <w:rPr>
                <w:rFonts w:asciiTheme="minorBidi" w:hAnsiTheme="minorBidi"/>
                <w:sz w:val="32"/>
                <w:szCs w:val="32"/>
                <w:lang w:bidi="th-TH"/>
              </w:rPr>
              <w:t>54000</w:t>
            </w:r>
          </w:p>
        </w:tc>
      </w:tr>
      <w:tr w:rsidR="0081143D" w:rsidRPr="00ED5246" w:rsidTr="007C70D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81143D" w:rsidRPr="00ED5246" w:rsidRDefault="0081143D" w:rsidP="007C70D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81143D" w:rsidRPr="00ED5246" w:rsidRDefault="0081143D" w:rsidP="007C70D5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ED5246">
              <w:rPr>
                <w:rFonts w:asciiTheme="minorBidi" w:hAnsiTheme="minorBidi"/>
                <w:sz w:val="32"/>
                <w:szCs w:val="32"/>
              </w:rPr>
              <w:br/>
            </w:r>
            <w:r w:rsidRPr="00ED5246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ED5246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  <w:bookmarkEnd w:id="0"/>
    </w:tbl>
    <w:p w:rsidR="0081143D" w:rsidRPr="003A29C8" w:rsidRDefault="0081143D" w:rsidP="003A29C8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3A29C8" w:rsidRDefault="003A29C8" w:rsidP="003A29C8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18.  </w:t>
      </w:r>
      <w:r w:rsidR="00C3045F"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3A29C8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:rsidTr="009A3DC7">
        <w:tc>
          <w:tcPr>
            <w:tcW w:w="675" w:type="dxa"/>
          </w:tcPr>
          <w:p w:rsidR="00F064C0" w:rsidRPr="000C2AAC" w:rsidRDefault="00F064C0" w:rsidP="003C47B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9A3DC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ป้ายแสดงสถานที่ขายและเก็บรักษาเครื่องมือแพทย์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3C47B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9A3DC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หนังสือมอบอำนาจและแต่งตั้งเป็นผู้ดำเนินกิจการ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3C47B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9A3DC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หนังสือมอบอำนาจเป็นผู้ยื่น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3C47B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9A3DC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ใบรับรองแพทย์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3C47B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9A3DC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แผนที่ แผนผังของสถานที่ขายและสถานที่เก็บรักษาเครื่องมือแพทย์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3C47B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9A3DC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รูปถ่ายสถานที่ขายและสถานที่เก็บรักษาเครื่องมือแพทย์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3C47B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Default="00F064C0" w:rsidP="009A3DC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ขั้นตอนการยื่นคำขออนุญาตขายเครื่องมือแพทย์</w:t>
            </w:r>
          </w:p>
          <w:p w:rsidR="00041399" w:rsidRDefault="00041399" w:rsidP="009A3DC7">
            <w:pPr>
              <w:rPr>
                <w:rFonts w:asciiTheme="minorBidi" w:hAnsiTheme="minorBidi"/>
                <w:sz w:val="32"/>
                <w:szCs w:val="32"/>
              </w:rPr>
            </w:pPr>
          </w:p>
          <w:p w:rsidR="00041399" w:rsidRPr="00041399" w:rsidRDefault="00041399" w:rsidP="00041399">
            <w:pPr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041399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19.  </w:t>
            </w:r>
            <w:r w:rsidRPr="0004139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  <w:p w:rsidR="00052F03" w:rsidRDefault="00041399" w:rsidP="00041399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noProof/>
                <w:sz w:val="30"/>
                <w:szCs w:val="30"/>
                <w:cs/>
                <w:lang w:bidi="th-TH"/>
              </w:rPr>
              <w:t xml:space="preserve">       </w:t>
            </w:r>
            <w:r w:rsidRPr="00041399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การนับระยะเวลา เริ่มนับระยะเวลาตั้งแต่การยื่นเอกสารที่ครบถ้วน</w:t>
            </w:r>
            <w:r>
              <w:rPr>
                <w:rFonts w:asciiTheme="minorBidi" w:hAnsiTheme="minorBidi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ไม่รวมระยะเวลารอผู้ประกอบการแก้ไข</w:t>
            </w:r>
            <w:r w:rsidR="006F559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ปรับปรุงสถานที่</w:t>
            </w:r>
            <w:r w:rsidR="0081143D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หรือส่งเอกสารเพิ่มเติม</w:t>
            </w:r>
          </w:p>
          <w:p w:rsidR="004070C0" w:rsidRDefault="004070C0" w:rsidP="00041399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</w:p>
          <w:p w:rsidR="00041399" w:rsidRPr="00041399" w:rsidRDefault="00041399" w:rsidP="00041399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</w:p>
        </w:tc>
      </w:tr>
    </w:tbl>
    <w:p w:rsidR="0081143D" w:rsidRDefault="0081143D" w:rsidP="00B930E5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</w:p>
    <w:p w:rsidR="0081143D" w:rsidRDefault="0081143D">
      <w:pPr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br w:type="page"/>
      </w:r>
    </w:p>
    <w:p w:rsidR="0081143D" w:rsidRDefault="00F8739A" w:rsidP="0081143D">
      <w:pPr>
        <w:jc w:val="center"/>
        <w:rPr>
          <w:rFonts w:asciiTheme="minorBidi" w:hAnsiTheme="minorBidi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2" type="#_x0000_t202" style="position:absolute;left:0;text-align:left;margin-left:154.5pt;margin-top:27.8pt;width:202.1pt;height:57.85pt;z-index:251660288;mso-width-percent:400;mso-height-percent:200;mso-width-percent:400;mso-height-percent:200;mso-width-relative:margin;mso-height-relative:margin">
            <v:textbox style="mso-next-textbox:#_x0000_s1222;mso-fit-shape-to-text:t">
              <w:txbxContent>
                <w:p w:rsidR="0081143D" w:rsidRPr="00052F03" w:rsidRDefault="0081143D" w:rsidP="0081143D">
                  <w:pPr>
                    <w:rPr>
                      <w:sz w:val="28"/>
                      <w:szCs w:val="28"/>
                      <w:lang w:bidi="th-TH"/>
                    </w:rPr>
                  </w:pP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 xml:space="preserve">1)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ผู้ยื่นคำขอติดต่อเจ้าหน้าที่</w:t>
                  </w: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 xml:space="preserve"> ศูนย์บริการผลิตภัณฑ์สุขภาพเบ็ดเสร็จ สสจ.</w:t>
                  </w:r>
                  <w:r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แพร่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38" type="#_x0000_t32" style="position:absolute;left:0;text-align:left;margin-left:252pt;margin-top:86.95pt;width:0;height:27.25pt;z-index:251676672" o:connectortype="straight">
            <v:stroke endarrow="block"/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23" type="#_x0000_t202" style="position:absolute;left:0;text-align:left;margin-left:154.95pt;margin-top:114.75pt;width:202.1pt;height:52.1pt;z-index:251661312;mso-width-percent:400;mso-width-percent:400;mso-width-relative:margin;mso-height-relative:margin">
            <v:textbox style="mso-next-textbox:#_x0000_s1223">
              <w:txbxContent>
                <w:p w:rsidR="0081143D" w:rsidRPr="00052F03" w:rsidRDefault="0081143D" w:rsidP="0081143D">
                  <w:pPr>
                    <w:rPr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cs/>
                      <w:lang w:bidi="th-TH"/>
                    </w:rPr>
                    <w:t>2</w:t>
                  </w:r>
                  <w:r w:rsidRPr="00052F03"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>)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เจ้าหน้าที่พิจารณา</w:t>
                  </w: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/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ตรวจสอบเอกสารถูกต้อง</w:t>
                  </w: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/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 xml:space="preserve"> ครบถ้วน ตามหลักเกณฑ์และเงื่อนไข</w:t>
                  </w:r>
                  <w:r w:rsidRPr="00052F03">
                    <w:rPr>
                      <w:rFonts w:asciiTheme="minorBidi" w:hAnsiTheme="minorBidi"/>
                      <w:noProof/>
                      <w:sz w:val="28"/>
                      <w:szCs w:val="28"/>
                    </w:rPr>
                    <w:br/>
                  </w:r>
                </w:p>
              </w:txbxContent>
            </v:textbox>
          </v:shape>
        </w:pict>
      </w:r>
      <w:r w:rsidR="0081143D"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t>วิธีการยื่นคำขอเกี่ยวกับ</w:t>
      </w:r>
      <w:r w:rsidR="0081143D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การขออนุญาตขายเครื่องมือแพทย์</w:t>
      </w:r>
    </w:p>
    <w:p w:rsidR="0081143D" w:rsidRDefault="0081143D" w:rsidP="0081143D">
      <w:pPr>
        <w:rPr>
          <w:rFonts w:asciiTheme="minorBidi" w:hAnsiTheme="minorBidi"/>
          <w:sz w:val="32"/>
          <w:szCs w:val="32"/>
          <w:lang w:bidi="th-TH"/>
        </w:rPr>
      </w:pPr>
    </w:p>
    <w:p w:rsidR="0081143D" w:rsidRDefault="0081143D" w:rsidP="0081143D">
      <w:pPr>
        <w:rPr>
          <w:rFonts w:asciiTheme="minorBidi" w:hAnsiTheme="minorBidi"/>
          <w:sz w:val="32"/>
          <w:szCs w:val="32"/>
          <w:lang w:bidi="th-TH"/>
        </w:rPr>
      </w:pPr>
    </w:p>
    <w:p w:rsidR="0081143D" w:rsidRDefault="0081143D" w:rsidP="0081143D">
      <w:pPr>
        <w:rPr>
          <w:rFonts w:asciiTheme="minorBidi" w:hAnsiTheme="minorBidi"/>
          <w:sz w:val="32"/>
          <w:szCs w:val="32"/>
          <w:lang w:bidi="th-TH"/>
        </w:rPr>
      </w:pPr>
    </w:p>
    <w:p w:rsidR="0081143D" w:rsidRDefault="00F8739A" w:rsidP="0081143D">
      <w:pPr>
        <w:rPr>
          <w:rFonts w:asciiTheme="minorBidi" w:hAnsiTheme="minorBidi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52" type="#_x0000_t32" style="position:absolute;margin-left:416.25pt;margin-top:4.7pt;width:0;height:50.25pt;z-index:251691008" o:connectortype="straight">
            <v:stroke endarrow="block"/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51" type="#_x0000_t32" style="position:absolute;margin-left:92.25pt;margin-top:9.2pt;width:0;height:32.25pt;z-index:251689984" o:connectortype="straight">
            <v:stroke endarrow="block"/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50" type="#_x0000_t32" style="position:absolute;margin-left:362.6pt;margin-top:4.7pt;width:53.65pt;height:0;z-index:251688960" o:connectortype="straight"/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49" type="#_x0000_t32" style="position:absolute;margin-left:92.25pt;margin-top:8.45pt;width:67.4pt;height:.75pt;flip:x;z-index:251687936" o:connectortype="straight"/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26" type="#_x0000_t202" style="position:absolute;margin-left:35pt;margin-top:75.5pt;width:134.5pt;height:32.25pt;z-index:251664384;mso-width-relative:margin;mso-height-relative:margin" filled="f" stroked="f">
            <v:textbox style="mso-next-textbox:#_x0000_s1226">
              <w:txbxContent>
                <w:p w:rsidR="0081143D" w:rsidRPr="00F75C1C" w:rsidRDefault="0081143D" w:rsidP="0081143D">
                  <w:pP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</w:pP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ไม่ครบถ้วนไม่ถูกต้องตาม</w:t>
                  </w:r>
                  <w: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 xml:space="preserve"> 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>checklist</w:t>
                  </w:r>
                </w:p>
              </w:txbxContent>
            </v:textbox>
          </v:shape>
        </w:pict>
      </w:r>
      <w:r>
        <w:rPr>
          <w:rFonts w:asciiTheme="minorBidi" w:hAnsiTheme="minorBidi" w:cs="Cordia New"/>
          <w:noProof/>
          <w:sz w:val="32"/>
          <w:szCs w:val="32"/>
          <w:lang w:bidi="th-TH"/>
        </w:rPr>
        <w:pict>
          <v:shape id="_x0000_s1227" type="#_x0000_t202" style="position:absolute;margin-left:347pt;margin-top:77pt;width:120.25pt;height:30.75pt;z-index:251665408;mso-width-relative:margin;mso-height-relative:margin" filled="f" stroked="f">
            <v:textbox style="mso-next-textbox:#_x0000_s1227">
              <w:txbxContent>
                <w:p w:rsidR="0081143D" w:rsidRPr="00F75C1C" w:rsidRDefault="0081143D" w:rsidP="0081143D">
                  <w:pP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</w:pP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ครบถ้วน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ถูกต้องตาม</w:t>
                  </w:r>
                  <w: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 xml:space="preserve"> 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>checklist</w:t>
                  </w:r>
                </w:p>
              </w:txbxContent>
            </v:textbox>
          </v:shape>
        </w:pict>
      </w:r>
    </w:p>
    <w:p w:rsidR="0081143D" w:rsidRDefault="00F8739A" w:rsidP="0081143D">
      <w:pPr>
        <w:rPr>
          <w:rFonts w:asciiTheme="minorBidi" w:hAnsiTheme="minorBidi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20"/>
          <w:szCs w:val="20"/>
          <w:lang w:bidi="th-TH"/>
        </w:rPr>
        <w:pict>
          <v:shape id="_x0000_s1244" type="#_x0000_t32" style="position:absolute;margin-left:252pt;margin-top:29.05pt;width:.8pt;height:203.6pt;flip:y;z-index:251682816" o:connectortype="straight">
            <v:stroke endarrow="block"/>
          </v:shape>
        </w:pict>
      </w:r>
    </w:p>
    <w:p w:rsidR="0081143D" w:rsidRDefault="0081143D" w:rsidP="0081143D">
      <w:pPr>
        <w:rPr>
          <w:rFonts w:asciiTheme="minorBidi" w:hAnsiTheme="minorBidi"/>
          <w:sz w:val="32"/>
          <w:szCs w:val="32"/>
          <w:lang w:bidi="th-TH"/>
        </w:rPr>
      </w:pPr>
    </w:p>
    <w:p w:rsidR="0081143D" w:rsidRDefault="00F8739A" w:rsidP="0081143D">
      <w:pPr>
        <w:rPr>
          <w:rFonts w:asciiTheme="minorBidi" w:hAnsiTheme="minorBidi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28" type="#_x0000_t202" style="position:absolute;margin-left:-3pt;margin-top:11.95pt;width:177.85pt;height:48.65pt;z-index:251666432;mso-width-relative:margin;mso-height-relative:margin">
            <v:textbox style="mso-next-textbox:#_x0000_s1228">
              <w:txbxContent>
                <w:p w:rsidR="0081143D" w:rsidRDefault="0081143D" w:rsidP="0081143D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>2.1 เจ้าหน้าที่บันทึกข้อบกพร่องและระยะเวลาแก้ไขพร้อมลงนามรับทราบร่วมกัน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24" type="#_x0000_t202" style="position:absolute;margin-left:303.25pt;margin-top:24.8pt;width:202.1pt;height:49.1pt;z-index:251662336;mso-width-percent:400;mso-width-percent:400;mso-width-relative:margin;mso-height-relative:margin">
            <v:textbox style="mso-next-textbox:#_x0000_s1224">
              <w:txbxContent>
                <w:p w:rsidR="0081143D" w:rsidRPr="00052F03" w:rsidRDefault="0081143D" w:rsidP="0081143D">
                  <w:pPr>
                    <w:rPr>
                      <w:sz w:val="28"/>
                      <w:szCs w:val="28"/>
                      <w:lang w:bidi="th-TH"/>
                    </w:rPr>
                  </w:pPr>
                  <w:r w:rsidRPr="00052F03">
                    <w:rPr>
                      <w:rFonts w:asciiTheme="minorBidi" w:hAnsiTheme="minorBidi"/>
                      <w:noProof/>
                      <w:sz w:val="28"/>
                      <w:szCs w:val="28"/>
                    </w:rPr>
                    <w:t xml:space="preserve">3)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lang w:bidi="th-TH"/>
                    </w:rPr>
                    <w:t xml:space="preserve">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ชำระค่าธรรมเนียมคำขอ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lang w:bidi="th-TH"/>
                    </w:rPr>
                    <w:t xml:space="preserve">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ที่</w:t>
                  </w:r>
                  <w:r w:rsidR="00F8739A"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ศูนย์บริการผลิตภัณฑ์สุขภาพเบ็ดเสร็จ สสจ.</w:t>
                  </w:r>
                  <w:r w:rsidR="00F8739A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แพร่</w:t>
                  </w:r>
                </w:p>
              </w:txbxContent>
            </v:textbox>
          </v:shape>
        </w:pict>
      </w:r>
    </w:p>
    <w:p w:rsidR="0081143D" w:rsidRDefault="0081143D" w:rsidP="0081143D">
      <w:pPr>
        <w:pStyle w:val="ListParagraph"/>
        <w:ind w:left="0"/>
        <w:rPr>
          <w:rFonts w:ascii="TH SarabunPSK" w:hAnsi="TH SarabunPSK" w:cs="TH SarabunPSK"/>
          <w:sz w:val="20"/>
          <w:szCs w:val="20"/>
          <w:lang w:bidi="th-TH"/>
        </w:rPr>
      </w:pPr>
    </w:p>
    <w:p w:rsidR="0081143D" w:rsidRDefault="00F8739A" w:rsidP="0081143D">
      <w:pPr>
        <w:pStyle w:val="ListParagraph"/>
        <w:ind w:left="0"/>
        <w:jc w:val="center"/>
        <w:rPr>
          <w:rFonts w:ascii="TH SarabunPSK" w:hAnsi="TH SarabunPSK" w:cs="TH SarabunPSK"/>
          <w:sz w:val="20"/>
          <w:szCs w:val="20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39" type="#_x0000_t32" style="position:absolute;left:0;text-align:left;margin-left:81pt;margin-top:14.55pt;width:0;height:32.65pt;z-index:251677696" o:connectortype="straight">
            <v:stroke endarrow="block"/>
          </v:shape>
        </w:pict>
      </w:r>
    </w:p>
    <w:p w:rsidR="0081143D" w:rsidRPr="00F75C1C" w:rsidRDefault="00F8739A" w:rsidP="0081143D">
      <w:pPr>
        <w:rPr>
          <w:rFonts w:asciiTheme="minorBidi" w:hAnsiTheme="minorBidi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29" type="#_x0000_t202" style="position:absolute;margin-left:16.5pt;margin-top:25.05pt;width:117.3pt;height:46.5pt;z-index:251667456">
            <v:textbox style="mso-next-textbox:#_x0000_s1229">
              <w:txbxContent>
                <w:p w:rsidR="0081143D" w:rsidRPr="00F75C1C" w:rsidRDefault="0081143D" w:rsidP="0081143D">
                  <w:pPr>
                    <w:rPr>
                      <w:rFonts w:asciiTheme="minorBidi" w:hAnsiTheme="minorBidi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cs/>
                      <w:lang w:bidi="th-TH"/>
                    </w:rPr>
                    <w:t xml:space="preserve">2.2 </w:t>
                  </w:r>
                  <w:r w:rsidRPr="00F75C1C">
                    <w:rPr>
                      <w:rFonts w:asciiTheme="minorBidi" w:hAnsiTheme="minorBidi"/>
                      <w:sz w:val="28"/>
                      <w:szCs w:val="28"/>
                      <w:cs/>
                      <w:lang w:bidi="th-TH"/>
                    </w:rPr>
                    <w:t>มอบสำเนาบันทึกข้อบกพร่องให้ผู้ยื่นคำขอ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45" type="#_x0000_t32" style="position:absolute;margin-left:411pt;margin-top:12.4pt;width:0;height:47.65pt;z-index:251683840" o:connectortype="straight">
            <v:stroke endarrow="block"/>
          </v:shape>
        </w:pict>
      </w:r>
    </w:p>
    <w:p w:rsidR="0081143D" w:rsidRDefault="0081143D" w:rsidP="0081143D">
      <w:pPr>
        <w:rPr>
          <w:rFonts w:asciiTheme="minorBidi" w:hAnsiTheme="minorBidi"/>
          <w:sz w:val="32"/>
          <w:szCs w:val="32"/>
          <w:lang w:bidi="th-TH"/>
        </w:rPr>
      </w:pPr>
    </w:p>
    <w:p w:rsidR="0081143D" w:rsidRDefault="00F8739A" w:rsidP="0081143D">
      <w:pPr>
        <w:rPr>
          <w:rFonts w:asciiTheme="minorBidi" w:hAnsiTheme="minorBidi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40" type="#_x0000_t32" style="position:absolute;margin-left:75.75pt;margin-top:7.65pt;width:0;height:44.25pt;z-index:251678720" o:connectortype="straight">
            <v:stroke endarrow="block"/>
          </v:shape>
        </w:pict>
      </w:r>
      <w:r>
        <w:rPr>
          <w:rFonts w:asciiTheme="minorBidi" w:hAnsiTheme="minorBidi" w:cs="Cordia New"/>
          <w:noProof/>
          <w:sz w:val="32"/>
          <w:szCs w:val="32"/>
          <w:lang w:bidi="th-TH"/>
        </w:rPr>
        <w:pict>
          <v:shape id="_x0000_s1225" type="#_x0000_t202" style="position:absolute;margin-left:303.85pt;margin-top:4.45pt;width:202.1pt;height:44.15pt;z-index:251663360;mso-width-percent:400;mso-width-percent:400;mso-width-relative:margin;mso-height-relative:margin">
            <v:textbox style="mso-next-textbox:#_x0000_s1225">
              <w:txbxContent>
                <w:p w:rsidR="0081143D" w:rsidRPr="00052F03" w:rsidRDefault="0081143D" w:rsidP="0081143D">
                  <w:pPr>
                    <w:rPr>
                      <w:rFonts w:asciiTheme="minorBidi" w:hAnsiTheme="minorBidi"/>
                      <w:sz w:val="28"/>
                      <w:szCs w:val="28"/>
                    </w:rPr>
                  </w:pP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 xml:space="preserve">4)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จัดทำบันทึกเสนอกลุ่มกำกับดูแลเพื่อตรวจสถานที่</w:t>
                  </w:r>
                </w:p>
                <w:p w:rsidR="0081143D" w:rsidRPr="00052F03" w:rsidRDefault="0081143D" w:rsidP="0081143D">
                  <w:pPr>
                    <w:rPr>
                      <w:sz w:val="28"/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81143D" w:rsidRDefault="00F8739A" w:rsidP="0081143D">
      <w:pPr>
        <w:rPr>
          <w:rFonts w:asciiTheme="minorBidi" w:hAnsiTheme="minorBidi"/>
          <w:sz w:val="32"/>
          <w:szCs w:val="32"/>
          <w:lang w:bidi="th-TH"/>
        </w:rPr>
      </w:pPr>
      <w:r>
        <w:rPr>
          <w:rFonts w:asciiTheme="minorBidi" w:hAnsiTheme="minorBidi" w:cs="Cordia New"/>
          <w:noProof/>
          <w:sz w:val="32"/>
          <w:szCs w:val="32"/>
          <w:lang w:bidi="th-TH"/>
        </w:rPr>
        <w:pict>
          <v:shape id="_x0000_s1233" type="#_x0000_t202" style="position:absolute;margin-left:199.95pt;margin-top:7.8pt;width:94.05pt;height:45.75pt;z-index:251671552" stroked="f">
            <v:textbox style="mso-next-textbox:#_x0000_s1233">
              <w:txbxContent>
                <w:p w:rsidR="0081143D" w:rsidRDefault="0081143D" w:rsidP="0081143D">
                  <w:pPr>
                    <w:rPr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4"/>
                      <w:szCs w:val="24"/>
                      <w:cs/>
                      <w:lang w:bidi="th-TH"/>
                    </w:rPr>
                    <w:t>แก้ไข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ครบถ้วน</w:t>
                  </w:r>
                  <w:r>
                    <w:rPr>
                      <w:rFonts w:asciiTheme="minorBidi" w:hAnsiTheme="minorBidi" w:hint="cs"/>
                      <w:sz w:val="24"/>
                      <w:szCs w:val="24"/>
                      <w:cs/>
                      <w:lang w:bidi="th-TH"/>
                    </w:rPr>
                    <w:t>/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ถูกต้องตาม</w:t>
                  </w:r>
                  <w:r>
                    <w:rPr>
                      <w:rFonts w:hint="cs"/>
                      <w:cs/>
                      <w:lang w:bidi="th-TH"/>
                    </w:rPr>
                    <w:t>ตามระยะเวลาที่กำหนด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30" type="#_x0000_t202" style="position:absolute;margin-left:-.85pt;margin-top:20pt;width:166.9pt;height:49.1pt;z-index:251668480;mso-width-relative:margin;mso-height-relative:margin">
            <v:textbox style="mso-next-textbox:#_x0000_s1230">
              <w:txbxContent>
                <w:p w:rsidR="0081143D" w:rsidRDefault="0081143D" w:rsidP="0081143D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 xml:space="preserve">2.3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ผู้ยื่นคำขอแก้ไขข้อบกพร่องภายในระยะเวลาที่กำหนดและนำมายื่นใหม่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46" type="#_x0000_t32" style="position:absolute;margin-left:411pt;margin-top:28.35pt;width:0;height:33.1pt;z-index:251684864" o:connectortype="straight">
            <v:stroke endarrow="block"/>
          </v:shape>
        </w:pict>
      </w:r>
    </w:p>
    <w:p w:rsidR="0081143D" w:rsidRDefault="00F8739A" w:rsidP="0081143D">
      <w:pPr>
        <w:rPr>
          <w:rFonts w:asciiTheme="minorBidi" w:hAnsiTheme="minorBidi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43" type="#_x0000_t32" style="position:absolute;margin-left:170.55pt;margin-top:.6pt;width:29.4pt;height:.75pt;flip:y;z-index:251681792" o:connectortype="straight">
            <v:stroke endarrow="block"/>
          </v:shape>
        </w:pict>
      </w:r>
    </w:p>
    <w:p w:rsidR="0081143D" w:rsidRDefault="00F8739A" w:rsidP="0081143D">
      <w:pPr>
        <w:rPr>
          <w:rFonts w:asciiTheme="minorBidi" w:hAnsiTheme="minorBidi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41" type="#_x0000_t32" style="position:absolute;margin-left:75.75pt;margin-top:12.8pt;width:0;height:20.2pt;z-index:251679744" o:connectortype="straight"/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34" type="#_x0000_t202" style="position:absolute;margin-left:323.25pt;margin-top:2.3pt;width:169.4pt;height:30.7pt;z-index:251672576;mso-width-relative:margin;mso-height-relative:margin">
            <v:textbox style="mso-next-textbox:#_x0000_s1234">
              <w:txbxContent>
                <w:p w:rsidR="0081143D" w:rsidRDefault="0081143D" w:rsidP="0081143D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>5)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เจ้าหน้าที่พิจารณาอนุญาต/ไม่อนุญาต</w:t>
                  </w:r>
                </w:p>
              </w:txbxContent>
            </v:textbox>
          </v:shape>
        </w:pict>
      </w:r>
    </w:p>
    <w:p w:rsidR="0081143D" w:rsidRDefault="00F8739A" w:rsidP="0081143D">
      <w:pPr>
        <w:rPr>
          <w:rFonts w:asciiTheme="minorBidi" w:hAnsiTheme="minorBidi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32" type="#_x0000_t202" style="position:absolute;margin-left:25.95pt;margin-top:4.3pt;width:115pt;height:45.75pt;z-index:251670528" stroked="f">
            <v:textbox style="mso-next-textbox:#_x0000_s1232">
              <w:txbxContent>
                <w:p w:rsidR="0081143D" w:rsidRDefault="0081143D" w:rsidP="0081143D">
                  <w:pPr>
                    <w:rPr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4"/>
                      <w:szCs w:val="24"/>
                      <w:cs/>
                      <w:lang w:bidi="th-TH"/>
                    </w:rPr>
                    <w:t>แก้ไข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ไม่ครบถ้วนไม่ถูกต้องตาม</w:t>
                  </w:r>
                  <w:r>
                    <w:rPr>
                      <w:rFonts w:hint="cs"/>
                      <w:cs/>
                      <w:lang w:bidi="th-TH"/>
                    </w:rPr>
                    <w:t>ตามระยะเวลาที่กำหนด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47" type="#_x0000_t32" style="position:absolute;margin-left:411pt;margin-top:11.7pt;width:0;height:33.75pt;z-index:251685888" o:connectortype="straight">
            <v:stroke endarrow="block"/>
          </v:shape>
        </w:pict>
      </w:r>
    </w:p>
    <w:p w:rsidR="0081143D" w:rsidRDefault="00F8739A" w:rsidP="0081143D">
      <w:pPr>
        <w:rPr>
          <w:rFonts w:asciiTheme="minorBidi" w:hAnsiTheme="minorBidi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42" type="#_x0000_t32" style="position:absolute;margin-left:75.75pt;margin-top:8.45pt;width:0;height:36pt;z-index:251680768" o:connectortype="straight">
            <v:stroke endarrow="block"/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35" type="#_x0000_t202" style="position:absolute;margin-left:303.85pt;margin-top:18.1pt;width:197.7pt;height:68.25pt;z-index:251673600;mso-width-relative:margin;mso-height-relative:margin">
            <v:textbox style="mso-next-textbox:#_x0000_s1235">
              <w:txbxContent>
                <w:p w:rsidR="0081143D" w:rsidRPr="00B164C2" w:rsidRDefault="0081143D" w:rsidP="0081143D">
                  <w:pPr>
                    <w:rPr>
                      <w:rFonts w:asciiTheme="minorBidi" w:hAnsiTheme="minorBidi"/>
                      <w:color w:val="000000" w:themeColor="text1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Theme="minorBidi" w:hAnsiTheme="minorBidi" w:hint="cs"/>
                      <w:color w:val="000000" w:themeColor="text1"/>
                      <w:sz w:val="28"/>
                      <w:szCs w:val="28"/>
                      <w:cs/>
                      <w:lang w:bidi="th-TH"/>
                    </w:rPr>
                    <w:t xml:space="preserve">5.1 </w:t>
                  </w:r>
                  <w:r w:rsidRPr="00B164C2">
                    <w:rPr>
                      <w:rFonts w:asciiTheme="minorBidi" w:hAnsiTheme="minorBidi"/>
                      <w:color w:val="000000" w:themeColor="text1"/>
                      <w:sz w:val="28"/>
                      <w:szCs w:val="28"/>
                      <w:cs/>
                      <w:lang w:bidi="th-TH"/>
                    </w:rPr>
                    <w:t>แจ้งผลเมื่อพิจารณาแล้วเสร็จ หากล่าช้ากว่าระยะเวลาที่คู่มือกำหนด จะแจ้งเหตุแห่งความล่าช้าทุก 7 วันจนกว่าจะพิจารณาแล้วเสร็จ</w:t>
                  </w:r>
                </w:p>
                <w:p w:rsidR="0081143D" w:rsidRPr="00B164C2" w:rsidRDefault="0081143D" w:rsidP="0081143D">
                  <w:pPr>
                    <w:rPr>
                      <w:rFonts w:asciiTheme="minorBidi" w:hAnsiTheme="minorBidi"/>
                      <w:sz w:val="28"/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81143D" w:rsidRDefault="00F8739A" w:rsidP="0081143D">
      <w:pPr>
        <w:rPr>
          <w:rFonts w:asciiTheme="minorBidi" w:hAnsiTheme="minorBidi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31" type="#_x0000_t202" style="position:absolute;margin-left:29.7pt;margin-top:16.25pt;width:95.2pt;height:27.6pt;z-index:251669504">
            <v:textbox style="mso-next-textbox:#_x0000_s1231">
              <w:txbxContent>
                <w:p w:rsidR="0081143D" w:rsidRPr="00B164C2" w:rsidRDefault="0081143D" w:rsidP="0081143D">
                  <w:pPr>
                    <w:rPr>
                      <w:sz w:val="28"/>
                      <w:szCs w:val="28"/>
                      <w:lang w:bidi="th-TH"/>
                    </w:rPr>
                  </w:pPr>
                  <w:r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 xml:space="preserve">2.4 </w:t>
                  </w:r>
                  <w:r w:rsidRPr="00B164C2"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>คืนคำขอผู้มายื่น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48" type="#_x0000_t32" style="position:absolute;margin-left:411pt;margin-top:26.9pt;width:0;height:32.25pt;z-index:251686912" o:connectortype="straight">
            <v:stroke endarrow="block"/>
          </v:shape>
        </w:pict>
      </w:r>
    </w:p>
    <w:p w:rsidR="0081143D" w:rsidRDefault="00DC7A4A" w:rsidP="0081143D">
      <w:pPr>
        <w:rPr>
          <w:rFonts w:asciiTheme="minorBidi" w:hAnsiTheme="minorBidi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37" type="#_x0000_t202" style="position:absolute;margin-left:-14.95pt;margin-top:22.45pt;width:196.75pt;height:28.3pt;z-index:251675648;mso-width-relative:margin;mso-height-relative:margin">
            <v:textbox style="mso-next-textbox:#_x0000_s1237">
              <w:txbxContent>
                <w:p w:rsidR="0081143D" w:rsidRDefault="0081143D" w:rsidP="0081143D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 xml:space="preserve">สรุป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5 ขั้นตอน รวมระยะเวลาดำเนินการ 15 วัน</w:t>
                  </w:r>
                </w:p>
              </w:txbxContent>
            </v:textbox>
          </v:shape>
        </w:pict>
      </w:r>
    </w:p>
    <w:p w:rsidR="0081143D" w:rsidRDefault="00F8739A" w:rsidP="0081143D">
      <w:pPr>
        <w:rPr>
          <w:rFonts w:asciiTheme="minorBidi" w:hAnsiTheme="minorBidi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53" type="#_x0000_t202" style="position:absolute;margin-left:-25.7pt;margin-top:30.95pt;width:324.55pt;height:77.8pt;z-index:251692032;mso-height-percent:200;mso-height-percent:200;mso-width-relative:margin;mso-height-relative:margin" strokecolor="#375623 [1609]">
            <v:textbox style="mso-next-textbox:#_x0000_s1253;mso-fit-shape-to-text:t">
              <w:txbxContent>
                <w:p w:rsidR="0081143D" w:rsidRPr="00C21318" w:rsidRDefault="0081143D" w:rsidP="0081143D">
                  <w:pPr>
                    <w:rPr>
                      <w:color w:val="C00000"/>
                      <w:sz w:val="24"/>
                      <w:szCs w:val="24"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>หมายเหตุ 1.ระยะเวลาดังกล่าว ไม่รวมระยะเวลารอผู้ประกอบการแก้ไข หรือส่งเอกสารเพิ่มเติม</w:t>
                  </w:r>
                </w:p>
                <w:p w:rsidR="0081143D" w:rsidRPr="00C21318" w:rsidRDefault="0081143D" w:rsidP="0081143D">
                  <w:pPr>
                    <w:rPr>
                      <w:color w:val="C00000"/>
                      <w:sz w:val="24"/>
                      <w:szCs w:val="24"/>
                      <w:cs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 xml:space="preserve">                2.เมื่อครบกำหนดเวลาตามที่ระบุในคู่มือนี้แล้ว หากผู้อนุญาตยังพิจารณาไม่แล้วเสร็จจะแจ้งเป็นหนังสือให้ผู้ยื่นคำขอรับทราบแห่งความล่าช้าทุก 7 วัน จนกว่าจะพิจารณาแล้วเสร็จ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236" type="#_x0000_t202" style="position:absolute;margin-left:317.1pt;margin-top:3.55pt;width:175.55pt;height:67.85pt;z-index:251674624;mso-width-relative:margin;mso-height-relative:margin">
            <v:textbox style="mso-next-textbox:#_x0000_s1236">
              <w:txbxContent>
                <w:p w:rsidR="0081143D" w:rsidRDefault="0081143D" w:rsidP="0081143D">
                  <w:pPr>
                    <w:rPr>
                      <w:szCs w:val="28"/>
                      <w:cs/>
                      <w:lang w:bidi="th-TH"/>
                    </w:rPr>
                  </w:pPr>
                  <w:r w:rsidRPr="00174A50">
                    <w:rPr>
                      <w:rFonts w:asciiTheme="minorBidi" w:hAnsiTheme="minorBidi"/>
                      <w:sz w:val="28"/>
                      <w:szCs w:val="28"/>
                    </w:rPr>
                    <w:t>5.2</w:t>
                  </w:r>
                  <w:r>
                    <w:rPr>
                      <w:szCs w:val="28"/>
                    </w:rPr>
                    <w:t xml:space="preserve">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เมื่อครบระยะเวลาดำเนินการให้ผู้ยื่นนำใบเสร็จรับเงินยื่นติดต่อขอรับใบอนุญาตขายเครื่องมือแพทย์กับเจ้าหน้าที่</w:t>
                  </w:r>
                </w:p>
              </w:txbxContent>
            </v:textbox>
          </v:shape>
        </w:pict>
      </w:r>
    </w:p>
    <w:sectPr w:rsidR="0081143D" w:rsidSect="00C77A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D7E" w:rsidRDefault="00C06D7E" w:rsidP="00C81DB8">
      <w:pPr>
        <w:spacing w:after="0" w:line="240" w:lineRule="auto"/>
      </w:pPr>
      <w:r>
        <w:separator/>
      </w:r>
    </w:p>
  </w:endnote>
  <w:endnote w:type="continuationSeparator" w:id="0">
    <w:p w:rsidR="00C06D7E" w:rsidRDefault="00C06D7E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F03" w:rsidRDefault="00052F0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F03" w:rsidRDefault="00052F0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F03" w:rsidRDefault="00052F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D7E" w:rsidRDefault="00C06D7E" w:rsidP="00C81DB8">
      <w:pPr>
        <w:spacing w:after="0" w:line="240" w:lineRule="auto"/>
      </w:pPr>
      <w:r>
        <w:separator/>
      </w:r>
    </w:p>
  </w:footnote>
  <w:footnote w:type="continuationSeparator" w:id="0">
    <w:p w:rsidR="00C06D7E" w:rsidRDefault="00C06D7E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F03" w:rsidRDefault="00052F0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:rsidR="00052F03" w:rsidRDefault="00C06D7E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483E">
          <w:rPr>
            <w:noProof/>
          </w:rPr>
          <w:t>10</w:t>
        </w:r>
        <w:r>
          <w:rPr>
            <w:noProof/>
          </w:rPr>
          <w:fldChar w:fldCharType="end"/>
        </w:r>
        <w:r w:rsidR="00052F03">
          <w:rPr>
            <w:noProof/>
          </w:rPr>
          <w:t>/</w:t>
        </w:r>
        <w:r w:rsidR="005F33DF">
          <w:rPr>
            <w:noProof/>
          </w:rPr>
          <w:fldChar w:fldCharType="begin"/>
        </w:r>
        <w:r w:rsidR="00052F03">
          <w:rPr>
            <w:noProof/>
          </w:rPr>
          <w:instrText xml:space="preserve"> NUMPAGES  \# "0" \* Arabic </w:instrText>
        </w:r>
        <w:r w:rsidR="005F33DF">
          <w:rPr>
            <w:noProof/>
          </w:rPr>
          <w:fldChar w:fldCharType="separate"/>
        </w:r>
        <w:r w:rsidR="00F6483E">
          <w:rPr>
            <w:noProof/>
          </w:rPr>
          <w:t>11</w:t>
        </w:r>
        <w:r w:rsidR="005F33DF">
          <w:rPr>
            <w:noProof/>
          </w:rPr>
          <w:fldChar w:fldCharType="end"/>
        </w:r>
      </w:p>
    </w:sdtContent>
  </w:sdt>
  <w:p w:rsidR="00052F03" w:rsidRDefault="00052F03" w:rsidP="00531AE9">
    <w:pPr>
      <w:pStyle w:val="Header"/>
      <w:tabs>
        <w:tab w:val="clear" w:pos="4513"/>
        <w:tab w:val="clear" w:pos="9026"/>
        <w:tab w:val="left" w:pos="8550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F03" w:rsidRDefault="00052F0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1FD1"/>
    <w:rsid w:val="00013BC7"/>
    <w:rsid w:val="00014696"/>
    <w:rsid w:val="000232E7"/>
    <w:rsid w:val="0002479E"/>
    <w:rsid w:val="00041399"/>
    <w:rsid w:val="000424A8"/>
    <w:rsid w:val="00045650"/>
    <w:rsid w:val="00052F03"/>
    <w:rsid w:val="000559C5"/>
    <w:rsid w:val="00067A20"/>
    <w:rsid w:val="00075E4A"/>
    <w:rsid w:val="00090552"/>
    <w:rsid w:val="00093697"/>
    <w:rsid w:val="00094F82"/>
    <w:rsid w:val="000C2AAC"/>
    <w:rsid w:val="000C466B"/>
    <w:rsid w:val="000F1309"/>
    <w:rsid w:val="00110F0C"/>
    <w:rsid w:val="00132E1B"/>
    <w:rsid w:val="00164004"/>
    <w:rsid w:val="00174A50"/>
    <w:rsid w:val="0017533B"/>
    <w:rsid w:val="0018441F"/>
    <w:rsid w:val="0019582A"/>
    <w:rsid w:val="001966C6"/>
    <w:rsid w:val="001B1C8D"/>
    <w:rsid w:val="001D5D84"/>
    <w:rsid w:val="001E05C0"/>
    <w:rsid w:val="001F66E3"/>
    <w:rsid w:val="00201E94"/>
    <w:rsid w:val="00210994"/>
    <w:rsid w:val="00210AAF"/>
    <w:rsid w:val="00216FA4"/>
    <w:rsid w:val="002440E7"/>
    <w:rsid w:val="00245F0E"/>
    <w:rsid w:val="00261D40"/>
    <w:rsid w:val="00263F10"/>
    <w:rsid w:val="00290086"/>
    <w:rsid w:val="00291120"/>
    <w:rsid w:val="002B2052"/>
    <w:rsid w:val="002B2D62"/>
    <w:rsid w:val="002B3B12"/>
    <w:rsid w:val="002B4D3D"/>
    <w:rsid w:val="002B4D66"/>
    <w:rsid w:val="002B65A2"/>
    <w:rsid w:val="002C018C"/>
    <w:rsid w:val="002C3E03"/>
    <w:rsid w:val="00313D38"/>
    <w:rsid w:val="003240F6"/>
    <w:rsid w:val="00352D56"/>
    <w:rsid w:val="00353030"/>
    <w:rsid w:val="00357299"/>
    <w:rsid w:val="00381B73"/>
    <w:rsid w:val="00393F18"/>
    <w:rsid w:val="00394708"/>
    <w:rsid w:val="003A29C8"/>
    <w:rsid w:val="003C25A4"/>
    <w:rsid w:val="003C308D"/>
    <w:rsid w:val="003C47B1"/>
    <w:rsid w:val="003F489A"/>
    <w:rsid w:val="003F4A0D"/>
    <w:rsid w:val="004070C0"/>
    <w:rsid w:val="00421D07"/>
    <w:rsid w:val="00422EAB"/>
    <w:rsid w:val="00444BFB"/>
    <w:rsid w:val="00450012"/>
    <w:rsid w:val="00452B6B"/>
    <w:rsid w:val="004A3767"/>
    <w:rsid w:val="004C0C85"/>
    <w:rsid w:val="004C3BDE"/>
    <w:rsid w:val="004E30D6"/>
    <w:rsid w:val="004E4FB6"/>
    <w:rsid w:val="004E5749"/>
    <w:rsid w:val="004E651F"/>
    <w:rsid w:val="004F3C91"/>
    <w:rsid w:val="0050561E"/>
    <w:rsid w:val="005223AF"/>
    <w:rsid w:val="00531AE9"/>
    <w:rsid w:val="00541A32"/>
    <w:rsid w:val="00575FAF"/>
    <w:rsid w:val="00593E8D"/>
    <w:rsid w:val="005C6B68"/>
    <w:rsid w:val="005F33DF"/>
    <w:rsid w:val="00600A25"/>
    <w:rsid w:val="006272A2"/>
    <w:rsid w:val="006437C0"/>
    <w:rsid w:val="0064558D"/>
    <w:rsid w:val="0065175D"/>
    <w:rsid w:val="006620EF"/>
    <w:rsid w:val="00686AAA"/>
    <w:rsid w:val="006974B7"/>
    <w:rsid w:val="006A1AC5"/>
    <w:rsid w:val="006B37B7"/>
    <w:rsid w:val="006C07C4"/>
    <w:rsid w:val="006C6C22"/>
    <w:rsid w:val="006E0FD2"/>
    <w:rsid w:val="006F5597"/>
    <w:rsid w:val="00707AED"/>
    <w:rsid w:val="00712638"/>
    <w:rsid w:val="00720235"/>
    <w:rsid w:val="00760D0B"/>
    <w:rsid w:val="00761FD0"/>
    <w:rsid w:val="00771FD1"/>
    <w:rsid w:val="00781575"/>
    <w:rsid w:val="007851BE"/>
    <w:rsid w:val="00790214"/>
    <w:rsid w:val="00793306"/>
    <w:rsid w:val="007B0BBD"/>
    <w:rsid w:val="007B45F0"/>
    <w:rsid w:val="007B75C7"/>
    <w:rsid w:val="007D25E4"/>
    <w:rsid w:val="007E1E74"/>
    <w:rsid w:val="007F2F0D"/>
    <w:rsid w:val="00811134"/>
    <w:rsid w:val="0081143D"/>
    <w:rsid w:val="0085230C"/>
    <w:rsid w:val="00854649"/>
    <w:rsid w:val="00862FC5"/>
    <w:rsid w:val="0087182F"/>
    <w:rsid w:val="0087509D"/>
    <w:rsid w:val="00881F06"/>
    <w:rsid w:val="00882691"/>
    <w:rsid w:val="00884916"/>
    <w:rsid w:val="008A3CB7"/>
    <w:rsid w:val="008B3521"/>
    <w:rsid w:val="008D7B9E"/>
    <w:rsid w:val="008E2900"/>
    <w:rsid w:val="008F570B"/>
    <w:rsid w:val="00914267"/>
    <w:rsid w:val="0093007C"/>
    <w:rsid w:val="00934C64"/>
    <w:rsid w:val="00982CD7"/>
    <w:rsid w:val="00983E7C"/>
    <w:rsid w:val="0098504E"/>
    <w:rsid w:val="0098687F"/>
    <w:rsid w:val="00995D16"/>
    <w:rsid w:val="009A11E7"/>
    <w:rsid w:val="009A1805"/>
    <w:rsid w:val="009A3DC7"/>
    <w:rsid w:val="009B06C0"/>
    <w:rsid w:val="009B68CC"/>
    <w:rsid w:val="009B7715"/>
    <w:rsid w:val="009D4AF6"/>
    <w:rsid w:val="009E6850"/>
    <w:rsid w:val="00A05B9B"/>
    <w:rsid w:val="00A10CDA"/>
    <w:rsid w:val="00A13B6C"/>
    <w:rsid w:val="00A25D4D"/>
    <w:rsid w:val="00A27DEC"/>
    <w:rsid w:val="00A47E94"/>
    <w:rsid w:val="00A658FF"/>
    <w:rsid w:val="00A727DF"/>
    <w:rsid w:val="00A74A5F"/>
    <w:rsid w:val="00A9669D"/>
    <w:rsid w:val="00AA5122"/>
    <w:rsid w:val="00AA7734"/>
    <w:rsid w:val="00AC4ACB"/>
    <w:rsid w:val="00AD0813"/>
    <w:rsid w:val="00AD0977"/>
    <w:rsid w:val="00AE6A9D"/>
    <w:rsid w:val="00AF4A06"/>
    <w:rsid w:val="00B01D38"/>
    <w:rsid w:val="00B06E58"/>
    <w:rsid w:val="00B164C2"/>
    <w:rsid w:val="00B23DA2"/>
    <w:rsid w:val="00B37CB2"/>
    <w:rsid w:val="00B509FC"/>
    <w:rsid w:val="00B815A8"/>
    <w:rsid w:val="00B930E5"/>
    <w:rsid w:val="00B95782"/>
    <w:rsid w:val="00BC11B5"/>
    <w:rsid w:val="00BC5DA7"/>
    <w:rsid w:val="00BF6CA4"/>
    <w:rsid w:val="00C06D7E"/>
    <w:rsid w:val="00C1539D"/>
    <w:rsid w:val="00C21238"/>
    <w:rsid w:val="00C21318"/>
    <w:rsid w:val="00C26ED0"/>
    <w:rsid w:val="00C3045F"/>
    <w:rsid w:val="00C77AEA"/>
    <w:rsid w:val="00C80D54"/>
    <w:rsid w:val="00C81DB8"/>
    <w:rsid w:val="00C84AEB"/>
    <w:rsid w:val="00C86015"/>
    <w:rsid w:val="00CA51BD"/>
    <w:rsid w:val="00CD3DDC"/>
    <w:rsid w:val="00CE408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3D4"/>
    <w:rsid w:val="00D317AD"/>
    <w:rsid w:val="00D5060E"/>
    <w:rsid w:val="00D51311"/>
    <w:rsid w:val="00D57311"/>
    <w:rsid w:val="00DB409D"/>
    <w:rsid w:val="00DC7A4A"/>
    <w:rsid w:val="00E00F3F"/>
    <w:rsid w:val="00E01AA0"/>
    <w:rsid w:val="00E06DC1"/>
    <w:rsid w:val="00E279FB"/>
    <w:rsid w:val="00E33AD5"/>
    <w:rsid w:val="00E56012"/>
    <w:rsid w:val="00E63DB1"/>
    <w:rsid w:val="00E668EE"/>
    <w:rsid w:val="00E90756"/>
    <w:rsid w:val="00E97AE3"/>
    <w:rsid w:val="00EA6950"/>
    <w:rsid w:val="00EB1F8B"/>
    <w:rsid w:val="00EB5853"/>
    <w:rsid w:val="00EC08A9"/>
    <w:rsid w:val="00EF0DAF"/>
    <w:rsid w:val="00F028A3"/>
    <w:rsid w:val="00F064C0"/>
    <w:rsid w:val="00F30B31"/>
    <w:rsid w:val="00F521BD"/>
    <w:rsid w:val="00F5490C"/>
    <w:rsid w:val="00F62F55"/>
    <w:rsid w:val="00F6483E"/>
    <w:rsid w:val="00F75C1C"/>
    <w:rsid w:val="00F80178"/>
    <w:rsid w:val="00F8122B"/>
    <w:rsid w:val="00F8739A"/>
    <w:rsid w:val="00FA0C67"/>
    <w:rsid w:val="00FD78AB"/>
    <w:rsid w:val="00FE2ADF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252"/>
        <o:r id="V:Rule2" type="connector" idref="#_x0000_s1238"/>
        <o:r id="V:Rule3" type="connector" idref="#_x0000_s1242"/>
        <o:r id="V:Rule4" type="connector" idref="#_x0000_s1247"/>
        <o:r id="V:Rule5" type="connector" idref="#_x0000_s1250"/>
        <o:r id="V:Rule6" type="connector" idref="#_x0000_s1249"/>
        <o:r id="V:Rule7" type="connector" idref="#_x0000_s1239"/>
        <o:r id="V:Rule8" type="connector" idref="#_x0000_s1244"/>
        <o:r id="V:Rule9" type="connector" idref="#_x0000_s1248"/>
        <o:r id="V:Rule10" type="connector" idref="#_x0000_s1241"/>
        <o:r id="V:Rule11" type="connector" idref="#_x0000_s1245"/>
        <o:r id="V:Rule12" type="connector" idref="#_x0000_s1240"/>
        <o:r id="V:Rule13" type="connector" idref="#_x0000_s1246"/>
        <o:r id="V:Rule14" type="connector" idref="#_x0000_s1251"/>
        <o:r id="V:Rule15" type="connector" idref="#_x0000_s124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ข้อความข้อคิดเห็น อักขระ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ชื่อเรื่องของข้อคิดเห็น อักขระ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ข้อความบอลลูน อักขระ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หัวกระดาษ อักขระ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ท้ายกระดาษ อักขระ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E9819-87DF-40B9-BB63-31255985B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277</TotalTime>
  <Pages>11</Pages>
  <Words>1505</Words>
  <Characters>8581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39</cp:revision>
  <cp:lastPrinted>2015-07-02T06:42:00Z</cp:lastPrinted>
  <dcterms:created xsi:type="dcterms:W3CDTF">2015-06-22T10:28:00Z</dcterms:created>
  <dcterms:modified xsi:type="dcterms:W3CDTF">2015-07-09T16:09:00Z</dcterms:modified>
</cp:coreProperties>
</file>